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6A870" w14:textId="284972C0" w:rsidR="00964276" w:rsidRPr="00C41740" w:rsidRDefault="00AB1E32" w:rsidP="00A72694">
      <w:pPr>
        <w:rPr>
          <w:rFonts w:asciiTheme="minorHAnsi" w:hAnsiTheme="minorHAnsi"/>
          <w:lang w:val="nn-NO"/>
        </w:rPr>
      </w:pPr>
      <w:r w:rsidRPr="00C41740">
        <w:rPr>
          <w:rFonts w:asciiTheme="minorHAnsi" w:hAnsiTheme="minorHAnsi"/>
          <w:lang w:val="nn-NO"/>
        </w:rPr>
        <w:t>AS Den Nationale Scene</w:t>
      </w:r>
    </w:p>
    <w:p w14:paraId="2D099DC1" w14:textId="77777777" w:rsidR="007F1A84" w:rsidRPr="00124ABD" w:rsidRDefault="007F1A84" w:rsidP="007F1A84">
      <w:r w:rsidRPr="00124ABD">
        <w:t xml:space="preserve">v/ </w:t>
      </w:r>
      <w:r>
        <w:t>Kristina Eek-Larsen</w:t>
      </w:r>
    </w:p>
    <w:p w14:paraId="64F5BE77" w14:textId="77777777" w:rsidR="007F1A84" w:rsidRPr="006E4B65" w:rsidRDefault="007F1A84" w:rsidP="007F1A84">
      <w:pPr>
        <w:rPr>
          <w:rFonts w:cs="Arial"/>
          <w:lang w:val="sv-SE"/>
        </w:rPr>
      </w:pPr>
    </w:p>
    <w:p w14:paraId="5E906B00" w14:textId="77777777" w:rsidR="00D7129D" w:rsidRPr="00120C6C" w:rsidRDefault="00D7129D" w:rsidP="00A72694">
      <w:pPr>
        <w:rPr>
          <w:rFonts w:asciiTheme="minorHAnsi" w:hAnsiTheme="minorHAnsi" w:cs="Arial"/>
          <w:lang w:val="sv-SE"/>
        </w:rPr>
      </w:pPr>
    </w:p>
    <w:p w14:paraId="6565C679" w14:textId="6CA05200" w:rsidR="00D7129D" w:rsidRPr="00C41740" w:rsidRDefault="00D7129D" w:rsidP="00A72694">
      <w:pPr>
        <w:rPr>
          <w:rFonts w:asciiTheme="minorHAnsi" w:hAnsiTheme="minorHAnsi" w:cs="Arial"/>
          <w:lang w:val="nn-NO"/>
        </w:rPr>
      </w:pP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="00AA6279" w:rsidRPr="00120C6C">
        <w:rPr>
          <w:rFonts w:asciiTheme="minorHAnsi" w:hAnsiTheme="minorHAnsi" w:cs="Arial"/>
          <w:lang w:val="sv-SE"/>
        </w:rPr>
        <w:t>[</w:t>
      </w:r>
      <w:r w:rsidR="00A72694" w:rsidRPr="00120C6C">
        <w:rPr>
          <w:rFonts w:asciiTheme="minorHAnsi" w:hAnsiTheme="minorHAnsi" w:cs="Arial"/>
          <w:highlight w:val="yellow"/>
          <w:lang w:val="sv-SE"/>
        </w:rPr>
        <w:t>Sted</w:t>
      </w:r>
      <w:r w:rsidRPr="00120C6C">
        <w:rPr>
          <w:rFonts w:asciiTheme="minorHAnsi" w:hAnsiTheme="minorHAnsi" w:cs="Arial"/>
          <w:lang w:val="sv-SE"/>
        </w:rPr>
        <w:t xml:space="preserve">, </w:t>
      </w:r>
      <w:r w:rsidRPr="00120C6C">
        <w:rPr>
          <w:rFonts w:asciiTheme="minorHAnsi" w:hAnsiTheme="minorHAnsi" w:cs="Arial"/>
          <w:highlight w:val="yellow"/>
          <w:lang w:val="sv-SE"/>
        </w:rPr>
        <w:t>dd.mm.åååå</w:t>
      </w:r>
      <w:r w:rsidR="00AA6279" w:rsidRPr="00120C6C">
        <w:rPr>
          <w:rFonts w:asciiTheme="minorHAnsi" w:hAnsiTheme="minorHAnsi" w:cs="Arial"/>
          <w:lang w:val="sv-SE"/>
        </w:rPr>
        <w:t>]</w:t>
      </w:r>
    </w:p>
    <w:p w14:paraId="0C7C0A3E" w14:textId="77777777" w:rsidR="00D7129D" w:rsidRPr="001A320D" w:rsidRDefault="00A72694" w:rsidP="00A72694">
      <w:pPr>
        <w:rPr>
          <w:rFonts w:asciiTheme="minorHAnsi" w:hAnsiTheme="minorHAnsi" w:cs="Arial"/>
          <w:highlight w:val="yellow"/>
          <w:lang w:val="nn-NO"/>
        </w:rPr>
      </w:pPr>
      <w:r w:rsidRPr="001A320D">
        <w:rPr>
          <w:rFonts w:asciiTheme="minorHAnsi" w:hAnsiTheme="minorHAnsi" w:cs="Arial"/>
          <w:highlight w:val="yellow"/>
          <w:lang w:val="nn-NO"/>
        </w:rPr>
        <w:t>[</w:t>
      </w:r>
      <w:r w:rsidR="00D7129D" w:rsidRPr="001A320D">
        <w:rPr>
          <w:rFonts w:asciiTheme="minorHAnsi" w:hAnsiTheme="minorHAnsi" w:cs="Arial"/>
          <w:highlight w:val="yellow"/>
          <w:lang w:val="nn-NO"/>
        </w:rPr>
        <w:t>Tilbyder</w:t>
      </w:r>
      <w:r w:rsidRPr="001A320D">
        <w:rPr>
          <w:rFonts w:asciiTheme="minorHAnsi" w:hAnsiTheme="minorHAnsi" w:cs="Arial"/>
          <w:highlight w:val="yellow"/>
          <w:lang w:val="nn-NO"/>
        </w:rPr>
        <w:t>]</w:t>
      </w:r>
    </w:p>
    <w:p w14:paraId="0DA1B0C9" w14:textId="77777777" w:rsidR="00D7129D" w:rsidRPr="001A320D" w:rsidRDefault="00A72694" w:rsidP="00A72694">
      <w:pPr>
        <w:rPr>
          <w:rFonts w:asciiTheme="minorHAnsi" w:hAnsiTheme="minorHAnsi" w:cs="Arial"/>
          <w:highlight w:val="yellow"/>
          <w:lang w:val="nn-NO"/>
        </w:rPr>
      </w:pPr>
      <w:r w:rsidRPr="001A320D">
        <w:rPr>
          <w:rFonts w:asciiTheme="minorHAnsi" w:hAnsiTheme="minorHAnsi" w:cs="Arial"/>
          <w:highlight w:val="yellow"/>
          <w:lang w:val="nn-NO"/>
        </w:rPr>
        <w:t>[</w:t>
      </w:r>
      <w:r w:rsidR="00D7129D" w:rsidRPr="001A320D">
        <w:rPr>
          <w:rFonts w:asciiTheme="minorHAnsi" w:hAnsiTheme="minorHAnsi" w:cs="Arial"/>
          <w:highlight w:val="yellow"/>
          <w:lang w:val="nn-NO"/>
        </w:rPr>
        <w:t>Adresse</w:t>
      </w:r>
      <w:r w:rsidRPr="001A320D">
        <w:rPr>
          <w:rFonts w:asciiTheme="minorHAnsi" w:hAnsiTheme="minorHAnsi" w:cs="Arial"/>
          <w:highlight w:val="yellow"/>
          <w:lang w:val="nn-NO"/>
        </w:rPr>
        <w:t>]</w:t>
      </w:r>
    </w:p>
    <w:p w14:paraId="0F07D4B5" w14:textId="77777777" w:rsidR="00D7129D" w:rsidRPr="001A320D" w:rsidRDefault="00A72694" w:rsidP="00A72694">
      <w:pPr>
        <w:rPr>
          <w:rFonts w:asciiTheme="minorHAnsi" w:hAnsiTheme="minorHAnsi" w:cs="Arial"/>
          <w:lang w:val="nn-NO"/>
        </w:rPr>
      </w:pPr>
      <w:r w:rsidRPr="001A320D">
        <w:rPr>
          <w:rFonts w:asciiTheme="minorHAnsi" w:hAnsiTheme="minorHAnsi" w:cs="Arial"/>
          <w:highlight w:val="yellow"/>
          <w:lang w:val="nn-NO"/>
        </w:rPr>
        <w:t>[</w:t>
      </w:r>
      <w:r w:rsidR="00D7129D" w:rsidRPr="001A320D">
        <w:rPr>
          <w:rFonts w:asciiTheme="minorHAnsi" w:hAnsiTheme="minorHAnsi" w:cs="Arial"/>
          <w:highlight w:val="yellow"/>
          <w:lang w:val="nn-NO"/>
        </w:rPr>
        <w:t>Post</w:t>
      </w:r>
      <w:r w:rsidRPr="001A320D">
        <w:rPr>
          <w:rFonts w:asciiTheme="minorHAnsi" w:hAnsiTheme="minorHAnsi" w:cs="Arial"/>
          <w:highlight w:val="yellow"/>
          <w:lang w:val="nn-NO"/>
        </w:rPr>
        <w:t>nr. og –</w:t>
      </w:r>
      <w:r w:rsidR="00D7129D" w:rsidRPr="001A320D">
        <w:rPr>
          <w:rFonts w:asciiTheme="minorHAnsi" w:hAnsiTheme="minorHAnsi" w:cs="Arial"/>
          <w:highlight w:val="yellow"/>
          <w:lang w:val="nn-NO"/>
        </w:rPr>
        <w:t>sted</w:t>
      </w:r>
      <w:r w:rsidRPr="001A320D">
        <w:rPr>
          <w:rFonts w:asciiTheme="minorHAnsi" w:hAnsiTheme="minorHAnsi" w:cs="Arial"/>
          <w:lang w:val="nn-NO"/>
        </w:rPr>
        <w:t>]</w:t>
      </w:r>
    </w:p>
    <w:p w14:paraId="221B8906" w14:textId="77777777" w:rsidR="00D7129D" w:rsidRPr="001A320D" w:rsidRDefault="00D7129D" w:rsidP="00A72694">
      <w:pPr>
        <w:rPr>
          <w:rFonts w:asciiTheme="minorHAnsi" w:hAnsiTheme="minorHAnsi" w:cs="Arial"/>
          <w:lang w:val="nn-NO"/>
        </w:rPr>
      </w:pPr>
    </w:p>
    <w:p w14:paraId="1564615B" w14:textId="77777777" w:rsidR="00D7129D" w:rsidRPr="001A320D" w:rsidRDefault="00FF7C14" w:rsidP="00A72694">
      <w:pPr>
        <w:pStyle w:val="Overskrift1"/>
        <w:rPr>
          <w:rFonts w:asciiTheme="minorHAnsi" w:hAnsiTheme="minorHAnsi"/>
          <w:lang w:val="nn-NO"/>
        </w:rPr>
      </w:pPr>
      <w:r w:rsidRPr="001A320D">
        <w:rPr>
          <w:rFonts w:asciiTheme="minorHAnsi" w:hAnsiTheme="minorHAnsi"/>
          <w:lang w:val="nn-NO"/>
        </w:rPr>
        <w:t>Tilbudsbrev</w:t>
      </w:r>
    </w:p>
    <w:p w14:paraId="46F7A00C" w14:textId="77777777" w:rsidR="00D7129D" w:rsidRPr="001A320D" w:rsidRDefault="00D7129D" w:rsidP="00A72694">
      <w:pPr>
        <w:rPr>
          <w:rFonts w:asciiTheme="minorHAnsi" w:hAnsiTheme="minorHAnsi"/>
          <w:lang w:val="nn-NO"/>
        </w:rPr>
      </w:pPr>
    </w:p>
    <w:p w14:paraId="24C3CAD9" w14:textId="0B5755AB" w:rsidR="00D7129D" w:rsidRPr="001A320D" w:rsidRDefault="00FF7C14" w:rsidP="50A4B807">
      <w:pPr>
        <w:rPr>
          <w:rFonts w:asciiTheme="minorHAnsi" w:hAnsiTheme="minorHAnsi"/>
          <w:lang w:val="nn-NO"/>
        </w:rPr>
      </w:pPr>
      <w:r w:rsidRPr="001A320D">
        <w:rPr>
          <w:rFonts w:asciiTheme="minorHAnsi" w:hAnsiTheme="minorHAnsi"/>
          <w:lang w:val="nn-NO"/>
        </w:rPr>
        <w:t xml:space="preserve">Vi leverer med dette tilbud </w:t>
      </w:r>
      <w:r w:rsidR="00A72694" w:rsidRPr="001A320D">
        <w:rPr>
          <w:rFonts w:asciiTheme="minorHAnsi" w:hAnsiTheme="minorHAnsi"/>
          <w:lang w:val="nn-NO"/>
        </w:rPr>
        <w:t xml:space="preserve">i den </w:t>
      </w:r>
      <w:r w:rsidR="00255FCF" w:rsidRPr="001A320D">
        <w:rPr>
          <w:rFonts w:asciiTheme="minorHAnsi" w:hAnsiTheme="minorHAnsi"/>
          <w:lang w:val="nn-NO"/>
        </w:rPr>
        <w:t xml:space="preserve">kunngjorte </w:t>
      </w:r>
      <w:r w:rsidR="00F81832" w:rsidRPr="001A320D">
        <w:rPr>
          <w:rFonts w:asciiTheme="minorHAnsi" w:hAnsiTheme="minorHAnsi"/>
          <w:lang w:val="nn-NO"/>
        </w:rPr>
        <w:t>konkurransen</w:t>
      </w:r>
      <w:r w:rsidR="00B704FD" w:rsidRPr="001A320D">
        <w:rPr>
          <w:rFonts w:asciiTheme="minorHAnsi" w:hAnsiTheme="minorHAnsi"/>
          <w:lang w:val="nn-NO"/>
        </w:rPr>
        <w:t xml:space="preserve"> </w:t>
      </w:r>
      <w:r w:rsidR="0066334D" w:rsidRPr="001A320D">
        <w:rPr>
          <w:rFonts w:asciiTheme="minorHAnsi" w:hAnsiTheme="minorHAnsi"/>
          <w:lang w:val="nn-NO"/>
        </w:rPr>
        <w:t>2</w:t>
      </w:r>
      <w:r w:rsidR="00AC066E">
        <w:rPr>
          <w:rFonts w:asciiTheme="minorHAnsi" w:hAnsiTheme="minorHAnsi"/>
          <w:lang w:val="nn-NO"/>
        </w:rPr>
        <w:t>6003</w:t>
      </w:r>
      <w:r w:rsidR="0066334D" w:rsidRPr="001A320D">
        <w:rPr>
          <w:rFonts w:asciiTheme="minorHAnsi" w:hAnsiTheme="minorHAnsi"/>
          <w:lang w:val="nn-NO"/>
        </w:rPr>
        <w:t xml:space="preserve"> for </w:t>
      </w:r>
      <w:r w:rsidR="00AC066E">
        <w:rPr>
          <w:rFonts w:asciiTheme="minorHAnsi" w:hAnsiTheme="minorHAnsi"/>
          <w:lang w:val="nn-NO"/>
        </w:rPr>
        <w:t>Telskoptribune til Teaterkjelleren</w:t>
      </w:r>
      <w:r w:rsidR="0085349D">
        <w:rPr>
          <w:rFonts w:asciiTheme="minorHAnsi" w:hAnsiTheme="minorHAnsi"/>
          <w:lang w:val="nn-NO"/>
        </w:rPr>
        <w:t xml:space="preserve">, </w:t>
      </w:r>
      <w:r w:rsidR="000E094D">
        <w:rPr>
          <w:rFonts w:asciiTheme="minorHAnsi" w:hAnsiTheme="minorHAnsi"/>
          <w:lang w:val="nn-NO"/>
        </w:rPr>
        <w:t>t</w:t>
      </w:r>
      <w:r w:rsidR="00DC7C32" w:rsidRPr="001A320D">
        <w:rPr>
          <w:rFonts w:asciiTheme="minorHAnsi" w:hAnsiTheme="minorHAnsi"/>
          <w:lang w:val="nn-NO"/>
        </w:rPr>
        <w:t>il DNS</w:t>
      </w:r>
      <w:r w:rsidR="00EC7270" w:rsidRPr="001A320D">
        <w:rPr>
          <w:rFonts w:asciiTheme="minorHAnsi" w:hAnsiTheme="minorHAnsi"/>
          <w:lang w:val="nn-NO"/>
        </w:rPr>
        <w:t>.</w:t>
      </w:r>
      <w:r w:rsidR="00A52ED1" w:rsidRPr="001A320D">
        <w:rPr>
          <w:rFonts w:asciiTheme="minorHAnsi" w:hAnsiTheme="minorHAnsi"/>
          <w:lang w:val="nn-NO"/>
        </w:rPr>
        <w:t xml:space="preserve"> </w:t>
      </w:r>
    </w:p>
    <w:p w14:paraId="06499C2F" w14:textId="77777777" w:rsidR="00A72694" w:rsidRPr="001A320D" w:rsidRDefault="00A72694" w:rsidP="00A72694">
      <w:pPr>
        <w:rPr>
          <w:rFonts w:asciiTheme="minorHAnsi" w:hAnsiTheme="minorHAnsi"/>
          <w:lang w:val="nn-NO"/>
        </w:rPr>
      </w:pPr>
    </w:p>
    <w:p w14:paraId="50F97723" w14:textId="07FC4DF2" w:rsidR="00A72694" w:rsidRPr="00DA4B25" w:rsidRDefault="00AF37FA" w:rsidP="00DA4B25">
      <w:pPr>
        <w:pStyle w:val="Overskrift1"/>
        <w:rPr>
          <w:sz w:val="24"/>
          <w:szCs w:val="24"/>
        </w:rPr>
      </w:pPr>
      <w:r w:rsidRPr="00DA4B25">
        <w:rPr>
          <w:sz w:val="24"/>
          <w:szCs w:val="24"/>
        </w:rPr>
        <w:t>Tilbyders kontaktinformasjon</w:t>
      </w:r>
      <w:r w:rsidR="00E26CB4" w:rsidRPr="00DA4B25">
        <w:rPr>
          <w:sz w:val="24"/>
          <w:szCs w:val="24"/>
        </w:rPr>
        <w:t xml:space="preserve"> for konkurransegjennomføring</w:t>
      </w:r>
      <w:r w:rsidRPr="00DA4B25">
        <w:rPr>
          <w:sz w:val="24"/>
          <w:szCs w:val="24"/>
        </w:rPr>
        <w:t>:</w:t>
      </w:r>
    </w:p>
    <w:p w14:paraId="0D5C5F2C" w14:textId="77777777" w:rsidR="00A72694" w:rsidRPr="00120C6C" w:rsidRDefault="00A72694" w:rsidP="00A72694">
      <w:pPr>
        <w:rPr>
          <w:rFonts w:asciiTheme="minorHAnsi" w:hAnsiTheme="minorHAnsi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85"/>
        <w:gridCol w:w="6415"/>
      </w:tblGrid>
      <w:tr w:rsidR="00A72694" w:rsidRPr="00120C6C" w14:paraId="3F805CCD" w14:textId="77777777" w:rsidTr="003F7705">
        <w:tc>
          <w:tcPr>
            <w:tcW w:w="3085" w:type="dxa"/>
          </w:tcPr>
          <w:p w14:paraId="2BBBCC37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Navn tilbyder:</w:t>
            </w:r>
          </w:p>
        </w:tc>
        <w:tc>
          <w:tcPr>
            <w:tcW w:w="6415" w:type="dxa"/>
          </w:tcPr>
          <w:p w14:paraId="5E961A6B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navn]</w:t>
            </w:r>
          </w:p>
        </w:tc>
      </w:tr>
      <w:tr w:rsidR="00A72694" w:rsidRPr="00120C6C" w14:paraId="1410E90E" w14:textId="77777777" w:rsidTr="003F7705">
        <w:tc>
          <w:tcPr>
            <w:tcW w:w="3085" w:type="dxa"/>
          </w:tcPr>
          <w:p w14:paraId="3A750DD3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Organisasjonsnummer:</w:t>
            </w:r>
          </w:p>
        </w:tc>
        <w:tc>
          <w:tcPr>
            <w:tcW w:w="6415" w:type="dxa"/>
          </w:tcPr>
          <w:p w14:paraId="37A019F7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organisasjonsnr.]</w:t>
            </w:r>
          </w:p>
        </w:tc>
      </w:tr>
      <w:tr w:rsidR="00A72694" w:rsidRPr="00120C6C" w14:paraId="1B7E3EB4" w14:textId="77777777" w:rsidTr="003F7705">
        <w:tc>
          <w:tcPr>
            <w:tcW w:w="3085" w:type="dxa"/>
          </w:tcPr>
          <w:p w14:paraId="67C98D22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Adresse:</w:t>
            </w:r>
          </w:p>
        </w:tc>
        <w:tc>
          <w:tcPr>
            <w:tcW w:w="6415" w:type="dxa"/>
          </w:tcPr>
          <w:p w14:paraId="3A384365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postadresse]</w:t>
            </w:r>
          </w:p>
        </w:tc>
      </w:tr>
      <w:tr w:rsidR="00A72694" w:rsidRPr="00120C6C" w14:paraId="352004E3" w14:textId="77777777" w:rsidTr="003F7705">
        <w:tc>
          <w:tcPr>
            <w:tcW w:w="3085" w:type="dxa"/>
          </w:tcPr>
          <w:p w14:paraId="55383E08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Postnr. og poststed:</w:t>
            </w:r>
          </w:p>
        </w:tc>
        <w:tc>
          <w:tcPr>
            <w:tcW w:w="6415" w:type="dxa"/>
          </w:tcPr>
          <w:p w14:paraId="69B08D0C" w14:textId="77777777" w:rsidR="00A72694" w:rsidRPr="00120C6C" w:rsidRDefault="00AA6279" w:rsidP="00AA6279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postnummer og sted]</w:t>
            </w:r>
          </w:p>
        </w:tc>
      </w:tr>
      <w:tr w:rsidR="00A72694" w:rsidRPr="00120C6C" w14:paraId="1C270597" w14:textId="77777777" w:rsidTr="003F7705">
        <w:tc>
          <w:tcPr>
            <w:tcW w:w="3085" w:type="dxa"/>
          </w:tcPr>
          <w:p w14:paraId="28685826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Kontaktperson:</w:t>
            </w:r>
          </w:p>
        </w:tc>
        <w:tc>
          <w:tcPr>
            <w:tcW w:w="6415" w:type="dxa"/>
          </w:tcPr>
          <w:p w14:paraId="460A81EC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navn på kontaktperson for tilbudet]</w:t>
            </w:r>
          </w:p>
        </w:tc>
      </w:tr>
      <w:tr w:rsidR="00A72694" w:rsidRPr="00120C6C" w14:paraId="308DD1EB" w14:textId="77777777" w:rsidTr="003F7705">
        <w:tc>
          <w:tcPr>
            <w:tcW w:w="3085" w:type="dxa"/>
          </w:tcPr>
          <w:p w14:paraId="200E36F1" w14:textId="611C96F3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Telefonnummer</w:t>
            </w:r>
            <w:r w:rsidR="00AB1E32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6415" w:type="dxa"/>
          </w:tcPr>
          <w:p w14:paraId="5C5E8128" w14:textId="77777777" w:rsidR="00A72694" w:rsidRPr="00120C6C" w:rsidRDefault="00AA6279" w:rsidP="00AA6279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direkte telefonnummer til kontaktperson]</w:t>
            </w:r>
          </w:p>
        </w:tc>
      </w:tr>
      <w:tr w:rsidR="00A72694" w:rsidRPr="00120C6C" w14:paraId="58845BB5" w14:textId="77777777" w:rsidTr="003F7705">
        <w:tc>
          <w:tcPr>
            <w:tcW w:w="3085" w:type="dxa"/>
          </w:tcPr>
          <w:p w14:paraId="4BBAFDE9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E-post:</w:t>
            </w:r>
          </w:p>
        </w:tc>
        <w:tc>
          <w:tcPr>
            <w:tcW w:w="6415" w:type="dxa"/>
          </w:tcPr>
          <w:p w14:paraId="5FABAFCE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e-post til kontaktperson]</w:t>
            </w:r>
          </w:p>
        </w:tc>
      </w:tr>
    </w:tbl>
    <w:p w14:paraId="68BF21D7" w14:textId="4D378B48" w:rsidR="00A72694" w:rsidRDefault="00A72694" w:rsidP="00A72694">
      <w:pPr>
        <w:rPr>
          <w:rFonts w:asciiTheme="minorHAnsi" w:hAnsiTheme="minorHAnsi"/>
          <w:b/>
        </w:rPr>
      </w:pPr>
    </w:p>
    <w:p w14:paraId="7D0BBA5D" w14:textId="77777777" w:rsidR="00240837" w:rsidRDefault="00240837" w:rsidP="003A6B93">
      <w:pPr>
        <w:rPr>
          <w:rFonts w:asciiTheme="minorHAnsi" w:hAnsiTheme="minorHAnsi"/>
          <w:b/>
          <w:bCs/>
        </w:rPr>
      </w:pPr>
    </w:p>
    <w:p w14:paraId="46173795" w14:textId="7544289D" w:rsidR="00B0309D" w:rsidRPr="00B0309D" w:rsidRDefault="00B0309D" w:rsidP="00B0309D">
      <w:pPr>
        <w:pStyle w:val="Overskrift1"/>
        <w:rPr>
          <w:sz w:val="24"/>
          <w:szCs w:val="24"/>
        </w:rPr>
      </w:pPr>
      <w:r w:rsidRPr="00B0309D">
        <w:rPr>
          <w:sz w:val="24"/>
          <w:szCs w:val="24"/>
        </w:rPr>
        <w:t>Opplysninger til bruk ved en eventuell kontraktssignering:</w:t>
      </w:r>
    </w:p>
    <w:p w14:paraId="27908A8B" w14:textId="4587189D" w:rsidR="00B0309D" w:rsidRDefault="00B0309D" w:rsidP="003A6B93">
      <w:pPr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 xml:space="preserve">Informasjon om </w:t>
      </w:r>
      <w:r w:rsidR="00AB1E32">
        <w:rPr>
          <w:rFonts w:asciiTheme="minorHAnsi" w:hAnsiTheme="minorHAnsi"/>
          <w:b/>
          <w:bCs/>
        </w:rPr>
        <w:t>s</w:t>
      </w:r>
      <w:r>
        <w:rPr>
          <w:rFonts w:asciiTheme="minorHAnsi" w:hAnsiTheme="minorHAnsi"/>
          <w:b/>
          <w:bCs/>
        </w:rPr>
        <w:t>igneringsfullmektig: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809"/>
        <w:gridCol w:w="7691"/>
      </w:tblGrid>
      <w:tr w:rsidR="00E26CB4" w:rsidRPr="00120C6C" w14:paraId="4AE43B1B" w14:textId="77777777" w:rsidTr="00AB1E32">
        <w:tc>
          <w:tcPr>
            <w:tcW w:w="1809" w:type="dxa"/>
          </w:tcPr>
          <w:p w14:paraId="0F05B034" w14:textId="602E2348" w:rsidR="00E26CB4" w:rsidRPr="00120C6C" w:rsidRDefault="00E26CB4" w:rsidP="00F63F6C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Navn</w:t>
            </w:r>
            <w:r w:rsidR="00AB1E32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7691" w:type="dxa"/>
          </w:tcPr>
          <w:p w14:paraId="68456FF0" w14:textId="77777777" w:rsidR="00E26CB4" w:rsidRPr="00120C6C" w:rsidRDefault="00E26CB4" w:rsidP="00F63F6C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navn]</w:t>
            </w:r>
          </w:p>
        </w:tc>
      </w:tr>
      <w:tr w:rsidR="00E26CB4" w:rsidRPr="00120C6C" w14:paraId="065CE631" w14:textId="77777777" w:rsidTr="00AB1E32">
        <w:tc>
          <w:tcPr>
            <w:tcW w:w="1809" w:type="dxa"/>
          </w:tcPr>
          <w:p w14:paraId="30BC4A62" w14:textId="650C621D" w:rsidR="00E26CB4" w:rsidRPr="00120C6C" w:rsidRDefault="00B0309D" w:rsidP="00F63F6C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Stilling</w:t>
            </w:r>
            <w:r w:rsidR="00AB1E32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7691" w:type="dxa"/>
          </w:tcPr>
          <w:p w14:paraId="427E67B2" w14:textId="7B46F19F" w:rsidR="00E26CB4" w:rsidRPr="00120C6C" w:rsidRDefault="00E26CB4" w:rsidP="00F63F6C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 xml:space="preserve">[Sett inn </w:t>
            </w:r>
            <w:r w:rsidR="00B0309D">
              <w:rPr>
                <w:rFonts w:asciiTheme="minorHAnsi" w:hAnsiTheme="minorHAnsi"/>
                <w:highlight w:val="yellow"/>
              </w:rPr>
              <w:t>stillingstittel</w:t>
            </w:r>
            <w:r w:rsidRPr="00120C6C">
              <w:rPr>
                <w:rFonts w:asciiTheme="minorHAnsi" w:hAnsiTheme="minorHAnsi"/>
                <w:highlight w:val="yellow"/>
              </w:rPr>
              <w:t>]</w:t>
            </w:r>
          </w:p>
        </w:tc>
      </w:tr>
    </w:tbl>
    <w:p w14:paraId="2F43CA8D" w14:textId="56BE404A" w:rsidR="00B0309D" w:rsidRDefault="00B0309D"/>
    <w:p w14:paraId="2F6B80BF" w14:textId="6AC81C9E" w:rsidR="00B0309D" w:rsidRPr="00B0309D" w:rsidRDefault="00B0309D">
      <w:pPr>
        <w:rPr>
          <w:rFonts w:asciiTheme="minorHAnsi" w:hAnsiTheme="minorHAnsi"/>
          <w:b/>
          <w:bCs/>
        </w:rPr>
      </w:pPr>
      <w:r w:rsidRPr="00B0309D">
        <w:rPr>
          <w:rFonts w:asciiTheme="minorHAnsi" w:hAnsiTheme="minorHAnsi"/>
          <w:b/>
          <w:bCs/>
        </w:rPr>
        <w:t>Informasjon om kontaktperson for ramme</w:t>
      </w:r>
      <w:r>
        <w:rPr>
          <w:rFonts w:asciiTheme="minorHAnsi" w:hAnsiTheme="minorHAnsi"/>
          <w:b/>
          <w:bCs/>
        </w:rPr>
        <w:t>avtalen</w:t>
      </w:r>
      <w:r w:rsidR="00AB1E32">
        <w:rPr>
          <w:rFonts w:asciiTheme="minorHAnsi" w:hAnsiTheme="minorHAnsi"/>
          <w:b/>
          <w:bCs/>
        </w:rPr>
        <w:t>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809"/>
        <w:gridCol w:w="7698"/>
      </w:tblGrid>
      <w:tr w:rsidR="00E26CB4" w:rsidRPr="00120C6C" w14:paraId="39FA6C81" w14:textId="77777777" w:rsidTr="00AB1E32">
        <w:tc>
          <w:tcPr>
            <w:tcW w:w="1809" w:type="dxa"/>
          </w:tcPr>
          <w:p w14:paraId="34F7A710" w14:textId="271CCE06" w:rsidR="00E26CB4" w:rsidRPr="00120C6C" w:rsidRDefault="00B0309D" w:rsidP="00F63F6C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Navn</w:t>
            </w:r>
            <w:r w:rsidR="00AB1E32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7698" w:type="dxa"/>
          </w:tcPr>
          <w:p w14:paraId="1BD0F2AC" w14:textId="77777777" w:rsidR="00E26CB4" w:rsidRPr="00120C6C" w:rsidRDefault="00E26CB4" w:rsidP="00F63F6C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postadresse]</w:t>
            </w:r>
          </w:p>
        </w:tc>
      </w:tr>
      <w:tr w:rsidR="00E26CB4" w:rsidRPr="00120C6C" w14:paraId="79E71684" w14:textId="77777777" w:rsidTr="00AB1E32">
        <w:tc>
          <w:tcPr>
            <w:tcW w:w="1809" w:type="dxa"/>
          </w:tcPr>
          <w:p w14:paraId="5721574B" w14:textId="17188DB4" w:rsidR="00E26CB4" w:rsidRPr="00120C6C" w:rsidRDefault="00B0309D" w:rsidP="00F63F6C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Stilling</w:t>
            </w:r>
            <w:r w:rsidR="00AB1E32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7698" w:type="dxa"/>
          </w:tcPr>
          <w:p w14:paraId="351ECE8F" w14:textId="77777777" w:rsidR="00E26CB4" w:rsidRPr="00120C6C" w:rsidRDefault="00E26CB4" w:rsidP="00F63F6C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postnummer og sted]</w:t>
            </w:r>
          </w:p>
        </w:tc>
      </w:tr>
      <w:tr w:rsidR="00E26CB4" w:rsidRPr="00120C6C" w14:paraId="314F195C" w14:textId="77777777" w:rsidTr="00AB1E32">
        <w:tc>
          <w:tcPr>
            <w:tcW w:w="1809" w:type="dxa"/>
          </w:tcPr>
          <w:p w14:paraId="1C94B5B6" w14:textId="2400FDD8" w:rsidR="00E26CB4" w:rsidRPr="00120C6C" w:rsidRDefault="00E26CB4" w:rsidP="00F63F6C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Telefonnummer</w:t>
            </w:r>
            <w:r w:rsidR="00AB1E32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7698" w:type="dxa"/>
          </w:tcPr>
          <w:p w14:paraId="100BD74B" w14:textId="77777777" w:rsidR="00E26CB4" w:rsidRPr="00120C6C" w:rsidRDefault="00E26CB4" w:rsidP="00F63F6C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direkte telefonnummer til kontaktperson]</w:t>
            </w:r>
          </w:p>
        </w:tc>
      </w:tr>
      <w:tr w:rsidR="00E26CB4" w:rsidRPr="00120C6C" w14:paraId="3B9D031E" w14:textId="77777777" w:rsidTr="00AB1E32">
        <w:tc>
          <w:tcPr>
            <w:tcW w:w="1809" w:type="dxa"/>
          </w:tcPr>
          <w:p w14:paraId="428CB257" w14:textId="77777777" w:rsidR="00E26CB4" w:rsidRPr="00120C6C" w:rsidRDefault="00E26CB4" w:rsidP="00F63F6C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E-post:</w:t>
            </w:r>
          </w:p>
        </w:tc>
        <w:tc>
          <w:tcPr>
            <w:tcW w:w="7698" w:type="dxa"/>
          </w:tcPr>
          <w:p w14:paraId="2AA29E3B" w14:textId="77777777" w:rsidR="00E26CB4" w:rsidRPr="00120C6C" w:rsidRDefault="00E26CB4" w:rsidP="00F63F6C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e-post til kontaktperson]</w:t>
            </w:r>
          </w:p>
        </w:tc>
      </w:tr>
    </w:tbl>
    <w:p w14:paraId="0C02FCB0" w14:textId="77777777" w:rsidR="00E26CB4" w:rsidRPr="00E26CB4" w:rsidRDefault="00E26CB4" w:rsidP="003A6B93">
      <w:pPr>
        <w:rPr>
          <w:rFonts w:asciiTheme="minorHAnsi" w:hAnsiTheme="minorHAnsi"/>
          <w:b/>
          <w:bCs/>
        </w:rPr>
      </w:pPr>
    </w:p>
    <w:p w14:paraId="5AB24CC7" w14:textId="77777777" w:rsidR="00E26CB4" w:rsidRDefault="00E26CB4" w:rsidP="003A6B93">
      <w:pPr>
        <w:rPr>
          <w:rFonts w:asciiTheme="minorHAnsi" w:hAnsiTheme="minorHAnsi"/>
        </w:rPr>
      </w:pPr>
    </w:p>
    <w:p w14:paraId="2D5CBAE7" w14:textId="04B1697D" w:rsidR="003A6B93" w:rsidRPr="00120C6C" w:rsidRDefault="003A6B93" w:rsidP="003A6B93">
      <w:pPr>
        <w:rPr>
          <w:rFonts w:asciiTheme="minorHAnsi" w:hAnsiTheme="minorHAnsi"/>
        </w:rPr>
      </w:pPr>
      <w:r w:rsidRPr="00120C6C">
        <w:rPr>
          <w:rFonts w:asciiTheme="minorHAnsi" w:hAnsiTheme="minorHAnsi"/>
        </w:rPr>
        <w:t xml:space="preserve">Det bekreftes at tilbudet vedstås frem til vedståelsesfristens utløp som oppgitt i konkurransegrunnlaget, evt. frem til </w:t>
      </w:r>
      <w:r w:rsidR="00276F79" w:rsidRPr="00120C6C">
        <w:rPr>
          <w:rFonts w:asciiTheme="minorHAnsi" w:hAnsiTheme="minorHAnsi"/>
        </w:rPr>
        <w:t>kontraktsignering</w:t>
      </w:r>
      <w:r w:rsidRPr="00120C6C">
        <w:rPr>
          <w:rFonts w:asciiTheme="minorHAnsi" w:hAnsiTheme="minorHAnsi"/>
        </w:rPr>
        <w:t xml:space="preserve"> dersom det skjer før.</w:t>
      </w:r>
    </w:p>
    <w:p w14:paraId="597AFE24" w14:textId="77777777" w:rsidR="003A6B93" w:rsidRPr="00120C6C" w:rsidRDefault="003A6B93" w:rsidP="003A6B93">
      <w:pPr>
        <w:rPr>
          <w:rFonts w:asciiTheme="minorHAnsi" w:hAnsiTheme="minorHAnsi"/>
        </w:rPr>
      </w:pPr>
    </w:p>
    <w:p w14:paraId="5E749D31" w14:textId="77777777" w:rsidR="003A6B93" w:rsidRPr="00120C6C" w:rsidRDefault="003A6B93" w:rsidP="003A6B93">
      <w:pPr>
        <w:rPr>
          <w:rFonts w:asciiTheme="minorHAnsi" w:hAnsiTheme="minorHAnsi"/>
        </w:rPr>
      </w:pPr>
      <w:r w:rsidRPr="00120C6C">
        <w:rPr>
          <w:rFonts w:asciiTheme="minorHAnsi" w:hAnsiTheme="minorHAnsi"/>
        </w:rPr>
        <w:t>Vi ser frem til å høre fra dere.</w:t>
      </w:r>
    </w:p>
    <w:p w14:paraId="7491EDE2" w14:textId="77777777" w:rsidR="003A6B93" w:rsidRPr="00120C6C" w:rsidRDefault="003A6B93" w:rsidP="003A6B93">
      <w:pPr>
        <w:rPr>
          <w:rFonts w:asciiTheme="minorHAnsi" w:hAnsiTheme="minorHAnsi"/>
        </w:rPr>
      </w:pPr>
    </w:p>
    <w:p w14:paraId="1D5FF31C" w14:textId="77777777" w:rsidR="003A6B93" w:rsidRPr="00120C6C" w:rsidRDefault="003A6B93" w:rsidP="003A6B93">
      <w:pPr>
        <w:rPr>
          <w:rFonts w:asciiTheme="minorHAnsi" w:hAnsiTheme="minorHAnsi"/>
        </w:rPr>
      </w:pPr>
    </w:p>
    <w:p w14:paraId="04FE4454" w14:textId="16B6A7BF" w:rsidR="003A6B93" w:rsidRDefault="003A6B93" w:rsidP="003A6B93">
      <w:pPr>
        <w:rPr>
          <w:rFonts w:asciiTheme="minorHAnsi" w:hAnsiTheme="minorHAnsi"/>
        </w:rPr>
      </w:pPr>
      <w:r w:rsidRPr="00120C6C">
        <w:rPr>
          <w:rFonts w:asciiTheme="minorHAnsi" w:hAnsiTheme="minorHAnsi"/>
        </w:rPr>
        <w:t>Med vennlig hilsen</w:t>
      </w:r>
    </w:p>
    <w:p w14:paraId="784E062D" w14:textId="644FEA9A" w:rsidR="00E01E9D" w:rsidRDefault="00E01E9D" w:rsidP="003A6B93">
      <w:pPr>
        <w:rPr>
          <w:rFonts w:asciiTheme="minorHAnsi" w:hAnsiTheme="minorHAnsi"/>
        </w:rPr>
      </w:pPr>
    </w:p>
    <w:p w14:paraId="51BACD7C" w14:textId="77777777" w:rsidR="00E01E9D" w:rsidRDefault="00E01E9D" w:rsidP="003A6B93">
      <w:pPr>
        <w:rPr>
          <w:rFonts w:asciiTheme="minorHAnsi" w:hAnsiTheme="minorHAnsi"/>
        </w:rPr>
      </w:pPr>
    </w:p>
    <w:p w14:paraId="2E258B58" w14:textId="3B584FE1" w:rsidR="00E01E9D" w:rsidRPr="00120C6C" w:rsidRDefault="00E01E9D" w:rsidP="003A6B93">
      <w:pPr>
        <w:rPr>
          <w:rFonts w:asciiTheme="minorHAnsi" w:hAnsiTheme="minorHAnsi"/>
        </w:rPr>
      </w:pPr>
      <w:r>
        <w:rPr>
          <w:rFonts w:asciiTheme="minorHAnsi" w:hAnsiTheme="minorHAnsi"/>
        </w:rPr>
        <w:t>_________________________________________</w:t>
      </w:r>
    </w:p>
    <w:p w14:paraId="2990051C" w14:textId="77777777" w:rsidR="003A6B93" w:rsidRPr="00120C6C" w:rsidRDefault="003A6B93" w:rsidP="003A6B93">
      <w:pPr>
        <w:rPr>
          <w:rFonts w:asciiTheme="minorHAnsi" w:hAnsiTheme="minorHAnsi"/>
        </w:rPr>
      </w:pPr>
    </w:p>
    <w:p w14:paraId="1520DEAA" w14:textId="77777777" w:rsidR="003A6B93" w:rsidRPr="00120C6C" w:rsidRDefault="003A6B93" w:rsidP="003A6B93">
      <w:pPr>
        <w:rPr>
          <w:rFonts w:asciiTheme="minorHAnsi" w:hAnsiTheme="minorHAnsi"/>
          <w:highlight w:val="yellow"/>
        </w:rPr>
      </w:pPr>
      <w:r w:rsidRPr="00120C6C">
        <w:rPr>
          <w:rFonts w:asciiTheme="minorHAnsi" w:hAnsiTheme="minorHAnsi"/>
          <w:highlight w:val="yellow"/>
        </w:rPr>
        <w:t>[NN]</w:t>
      </w:r>
    </w:p>
    <w:p w14:paraId="290ACAEB" w14:textId="2A7D1478" w:rsidR="003A6B93" w:rsidRDefault="003A6B93" w:rsidP="003A6B93">
      <w:pPr>
        <w:rPr>
          <w:rFonts w:asciiTheme="minorHAnsi" w:hAnsiTheme="minorHAnsi"/>
        </w:rPr>
      </w:pPr>
      <w:r w:rsidRPr="00120C6C">
        <w:rPr>
          <w:rFonts w:asciiTheme="minorHAnsi" w:hAnsiTheme="minorHAnsi"/>
          <w:highlight w:val="yellow"/>
        </w:rPr>
        <w:lastRenderedPageBreak/>
        <w:t>[Tittel]</w:t>
      </w:r>
    </w:p>
    <w:p w14:paraId="1B87140A" w14:textId="77777777" w:rsidR="00C518FD" w:rsidRDefault="00C518FD" w:rsidP="003A6B93">
      <w:pPr>
        <w:rPr>
          <w:rFonts w:asciiTheme="minorHAnsi" w:hAnsiTheme="minorHAnsi"/>
        </w:rPr>
      </w:pPr>
    </w:p>
    <w:p w14:paraId="7895EB9E" w14:textId="2A9D463A" w:rsidR="00C518FD" w:rsidRPr="00C518FD" w:rsidRDefault="00E902AA" w:rsidP="00C518FD">
      <w:pPr>
        <w:rPr>
          <w:rFonts w:asciiTheme="minorHAnsi" w:hAnsiTheme="minorHAnsi"/>
          <w:i/>
          <w:iCs/>
        </w:rPr>
      </w:pPr>
      <w:r>
        <w:rPr>
          <w:rFonts w:asciiTheme="minorHAnsi" w:hAnsiTheme="minorHAnsi"/>
          <w:i/>
          <w:iCs/>
          <w:highlight w:val="yellow"/>
        </w:rPr>
        <w:t>[</w:t>
      </w:r>
      <w:r w:rsidR="00C518FD" w:rsidRPr="00C518FD">
        <w:rPr>
          <w:rFonts w:asciiTheme="minorHAnsi" w:hAnsiTheme="minorHAnsi"/>
          <w:i/>
          <w:iCs/>
          <w:highlight w:val="yellow"/>
        </w:rPr>
        <w:t>Tilbudsbrevet skal undertegnes av en som har fullmakt til å pådra leverandøren forplikte</w:t>
      </w:r>
      <w:r w:rsidR="00C518FD" w:rsidRPr="00E902AA">
        <w:rPr>
          <w:rFonts w:asciiTheme="minorHAnsi" w:hAnsiTheme="minorHAnsi"/>
          <w:i/>
          <w:iCs/>
          <w:highlight w:val="yellow"/>
        </w:rPr>
        <w:t>lser</w:t>
      </w:r>
      <w:r w:rsidRPr="00E902AA">
        <w:rPr>
          <w:rFonts w:asciiTheme="minorHAnsi" w:hAnsiTheme="minorHAnsi"/>
          <w:i/>
          <w:iCs/>
          <w:highlight w:val="yellow"/>
        </w:rPr>
        <w:t>]</w:t>
      </w:r>
    </w:p>
    <w:p w14:paraId="365F142E" w14:textId="77777777" w:rsidR="00C518FD" w:rsidRPr="00120C6C" w:rsidRDefault="00C518FD" w:rsidP="003A6B93">
      <w:pPr>
        <w:rPr>
          <w:rFonts w:asciiTheme="minorHAnsi" w:hAnsiTheme="minorHAnsi"/>
        </w:rPr>
      </w:pPr>
    </w:p>
    <w:sectPr w:rsidR="00C518FD" w:rsidRPr="00120C6C" w:rsidSect="003628D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289ED" w14:textId="77777777" w:rsidR="00F3229E" w:rsidRDefault="00F3229E" w:rsidP="00D7129D">
      <w:r>
        <w:separator/>
      </w:r>
    </w:p>
  </w:endnote>
  <w:endnote w:type="continuationSeparator" w:id="0">
    <w:p w14:paraId="6A3C7082" w14:textId="77777777" w:rsidR="00F3229E" w:rsidRDefault="00F3229E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6DB2B" w14:textId="77777777" w:rsidR="00C41740" w:rsidRDefault="00C41740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8FC0E" w14:textId="77777777" w:rsidR="00C41740" w:rsidRDefault="00C41740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8F749" w14:textId="77777777" w:rsidR="00C41740" w:rsidRDefault="00C4174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F9976" w14:textId="77777777" w:rsidR="00F3229E" w:rsidRDefault="00F3229E" w:rsidP="00D7129D">
      <w:r>
        <w:separator/>
      </w:r>
    </w:p>
  </w:footnote>
  <w:footnote w:type="continuationSeparator" w:id="0">
    <w:p w14:paraId="4AD72DB2" w14:textId="77777777" w:rsidR="00F3229E" w:rsidRDefault="00F3229E" w:rsidP="00D71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46AC8" w14:textId="77777777" w:rsidR="00C41740" w:rsidRDefault="00C4174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6C9FF" w14:textId="05675AAA" w:rsidR="00E01E9D" w:rsidRPr="00EF3E57" w:rsidRDefault="00E01E9D" w:rsidP="00EF3E57">
    <w:pPr>
      <w:pStyle w:val="Topptekst"/>
      <w:jc w:val="right"/>
      <w:rPr>
        <w:rFonts w:asciiTheme="minorHAnsi" w:hAnsiTheme="minorHAnsi" w:cstheme="minorHAnsi"/>
      </w:rPr>
    </w:pPr>
    <w:r w:rsidRPr="00EF3E57">
      <w:rPr>
        <w:rFonts w:asciiTheme="minorHAnsi" w:hAnsiTheme="minorHAnsi" w:cstheme="minorHAnsi"/>
      </w:rPr>
      <w:t>Vedlegg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91ED2" w14:textId="77777777" w:rsidR="00C41740" w:rsidRDefault="00C4174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3044655F"/>
    <w:multiLevelType w:val="hybridMultilevel"/>
    <w:tmpl w:val="69348FA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07DB4"/>
    <w:multiLevelType w:val="hybridMultilevel"/>
    <w:tmpl w:val="299EFF0A"/>
    <w:lvl w:ilvl="0" w:tplc="0414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98F2732"/>
    <w:multiLevelType w:val="hybridMultilevel"/>
    <w:tmpl w:val="0388BCC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D46274"/>
    <w:multiLevelType w:val="hybridMultilevel"/>
    <w:tmpl w:val="16EC9A74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9446587">
    <w:abstractNumId w:val="0"/>
  </w:num>
  <w:num w:numId="2" w16cid:durableId="2071417288">
    <w:abstractNumId w:val="2"/>
  </w:num>
  <w:num w:numId="3" w16cid:durableId="1831754341">
    <w:abstractNumId w:val="4"/>
  </w:num>
  <w:num w:numId="4" w16cid:durableId="104623057">
    <w:abstractNumId w:val="5"/>
  </w:num>
  <w:num w:numId="5" w16cid:durableId="329988537">
    <w:abstractNumId w:val="3"/>
  </w:num>
  <w:num w:numId="6" w16cid:durableId="1152931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2F20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5925"/>
    <w:rsid w:val="0000645D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D83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659F"/>
    <w:rsid w:val="000272E7"/>
    <w:rsid w:val="000306CD"/>
    <w:rsid w:val="00031244"/>
    <w:rsid w:val="000312AA"/>
    <w:rsid w:val="00031DA8"/>
    <w:rsid w:val="0003293B"/>
    <w:rsid w:val="00033C3C"/>
    <w:rsid w:val="00034288"/>
    <w:rsid w:val="00034988"/>
    <w:rsid w:val="00034F5C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8A7"/>
    <w:rsid w:val="00045BAD"/>
    <w:rsid w:val="00046B60"/>
    <w:rsid w:val="00047F98"/>
    <w:rsid w:val="0005014C"/>
    <w:rsid w:val="000508DA"/>
    <w:rsid w:val="00050D64"/>
    <w:rsid w:val="00053A54"/>
    <w:rsid w:val="00054A69"/>
    <w:rsid w:val="00055B93"/>
    <w:rsid w:val="00056512"/>
    <w:rsid w:val="00056D8D"/>
    <w:rsid w:val="00057B23"/>
    <w:rsid w:val="00060AB4"/>
    <w:rsid w:val="00061B29"/>
    <w:rsid w:val="00063704"/>
    <w:rsid w:val="000642F6"/>
    <w:rsid w:val="00066652"/>
    <w:rsid w:val="000669DA"/>
    <w:rsid w:val="00066BB1"/>
    <w:rsid w:val="00067DEF"/>
    <w:rsid w:val="00070EC9"/>
    <w:rsid w:val="00071ACC"/>
    <w:rsid w:val="00073FB6"/>
    <w:rsid w:val="000744C3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C07A6"/>
    <w:rsid w:val="000C1F72"/>
    <w:rsid w:val="000C2353"/>
    <w:rsid w:val="000C26EB"/>
    <w:rsid w:val="000C3AD7"/>
    <w:rsid w:val="000C3F85"/>
    <w:rsid w:val="000C4130"/>
    <w:rsid w:val="000C4895"/>
    <w:rsid w:val="000C4C1F"/>
    <w:rsid w:val="000C5B6D"/>
    <w:rsid w:val="000C6306"/>
    <w:rsid w:val="000C7AD6"/>
    <w:rsid w:val="000D0D54"/>
    <w:rsid w:val="000D0ECA"/>
    <w:rsid w:val="000D19CA"/>
    <w:rsid w:val="000D31B3"/>
    <w:rsid w:val="000D3770"/>
    <w:rsid w:val="000D4164"/>
    <w:rsid w:val="000D4A2E"/>
    <w:rsid w:val="000D51B5"/>
    <w:rsid w:val="000D52C4"/>
    <w:rsid w:val="000E0860"/>
    <w:rsid w:val="000E094D"/>
    <w:rsid w:val="000E1B0C"/>
    <w:rsid w:val="000E2705"/>
    <w:rsid w:val="000E2C3E"/>
    <w:rsid w:val="000E3135"/>
    <w:rsid w:val="000E32ED"/>
    <w:rsid w:val="000E3B03"/>
    <w:rsid w:val="000E452C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F98"/>
    <w:rsid w:val="00102995"/>
    <w:rsid w:val="00102EDA"/>
    <w:rsid w:val="00103DC2"/>
    <w:rsid w:val="0010465C"/>
    <w:rsid w:val="001066FE"/>
    <w:rsid w:val="00106E81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626A"/>
    <w:rsid w:val="00116F46"/>
    <w:rsid w:val="00117765"/>
    <w:rsid w:val="001202E2"/>
    <w:rsid w:val="0012032F"/>
    <w:rsid w:val="00120C6C"/>
    <w:rsid w:val="00120F70"/>
    <w:rsid w:val="001214E7"/>
    <w:rsid w:val="00121515"/>
    <w:rsid w:val="00122A27"/>
    <w:rsid w:val="00124ABD"/>
    <w:rsid w:val="001253F5"/>
    <w:rsid w:val="00125A17"/>
    <w:rsid w:val="00127C8E"/>
    <w:rsid w:val="00130F38"/>
    <w:rsid w:val="00131B25"/>
    <w:rsid w:val="00133C33"/>
    <w:rsid w:val="00135A44"/>
    <w:rsid w:val="00135D54"/>
    <w:rsid w:val="0013777E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C8"/>
    <w:rsid w:val="001669CC"/>
    <w:rsid w:val="00166E88"/>
    <w:rsid w:val="0016763A"/>
    <w:rsid w:val="001679BF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1BCE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0FB8"/>
    <w:rsid w:val="001926A3"/>
    <w:rsid w:val="00193152"/>
    <w:rsid w:val="001947CA"/>
    <w:rsid w:val="00194D2B"/>
    <w:rsid w:val="001964B2"/>
    <w:rsid w:val="00196B44"/>
    <w:rsid w:val="00197C1A"/>
    <w:rsid w:val="001A18B8"/>
    <w:rsid w:val="001A241B"/>
    <w:rsid w:val="001A242C"/>
    <w:rsid w:val="001A311F"/>
    <w:rsid w:val="001A320D"/>
    <w:rsid w:val="001A3E4A"/>
    <w:rsid w:val="001A5624"/>
    <w:rsid w:val="001A6783"/>
    <w:rsid w:val="001A6A77"/>
    <w:rsid w:val="001A6F46"/>
    <w:rsid w:val="001A71C2"/>
    <w:rsid w:val="001A78F4"/>
    <w:rsid w:val="001B0BEE"/>
    <w:rsid w:val="001B1326"/>
    <w:rsid w:val="001B27BC"/>
    <w:rsid w:val="001B2C1A"/>
    <w:rsid w:val="001B3614"/>
    <w:rsid w:val="001B47A6"/>
    <w:rsid w:val="001B496E"/>
    <w:rsid w:val="001B5097"/>
    <w:rsid w:val="001B526C"/>
    <w:rsid w:val="001B7507"/>
    <w:rsid w:val="001B7BF2"/>
    <w:rsid w:val="001C0D54"/>
    <w:rsid w:val="001C0D66"/>
    <w:rsid w:val="001C0DB6"/>
    <w:rsid w:val="001C18E6"/>
    <w:rsid w:val="001C2396"/>
    <w:rsid w:val="001C2641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98C"/>
    <w:rsid w:val="001F7A7A"/>
    <w:rsid w:val="001F7CF9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7A9F"/>
    <w:rsid w:val="0021086F"/>
    <w:rsid w:val="00212AD2"/>
    <w:rsid w:val="00212BB0"/>
    <w:rsid w:val="00215193"/>
    <w:rsid w:val="00215CD3"/>
    <w:rsid w:val="00216954"/>
    <w:rsid w:val="0021698D"/>
    <w:rsid w:val="002206A9"/>
    <w:rsid w:val="00221391"/>
    <w:rsid w:val="00221C4F"/>
    <w:rsid w:val="0022374A"/>
    <w:rsid w:val="00223861"/>
    <w:rsid w:val="002244D9"/>
    <w:rsid w:val="002262FE"/>
    <w:rsid w:val="002301B5"/>
    <w:rsid w:val="00230C68"/>
    <w:rsid w:val="00232690"/>
    <w:rsid w:val="00232B70"/>
    <w:rsid w:val="002342AA"/>
    <w:rsid w:val="00234ADA"/>
    <w:rsid w:val="002401D7"/>
    <w:rsid w:val="00240837"/>
    <w:rsid w:val="00241D78"/>
    <w:rsid w:val="00241ED9"/>
    <w:rsid w:val="00242D5D"/>
    <w:rsid w:val="0024303E"/>
    <w:rsid w:val="002435C9"/>
    <w:rsid w:val="00245C0A"/>
    <w:rsid w:val="00247091"/>
    <w:rsid w:val="0024718B"/>
    <w:rsid w:val="002508AE"/>
    <w:rsid w:val="00251671"/>
    <w:rsid w:val="002518F1"/>
    <w:rsid w:val="0025208C"/>
    <w:rsid w:val="002536B6"/>
    <w:rsid w:val="00253B20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6263"/>
    <w:rsid w:val="00266E3A"/>
    <w:rsid w:val="00266E49"/>
    <w:rsid w:val="002672A1"/>
    <w:rsid w:val="00267A24"/>
    <w:rsid w:val="00267ACA"/>
    <w:rsid w:val="00272714"/>
    <w:rsid w:val="0027405E"/>
    <w:rsid w:val="00274245"/>
    <w:rsid w:val="0027468D"/>
    <w:rsid w:val="00275B16"/>
    <w:rsid w:val="00276F79"/>
    <w:rsid w:val="00277A27"/>
    <w:rsid w:val="0028049A"/>
    <w:rsid w:val="00280D46"/>
    <w:rsid w:val="002823D0"/>
    <w:rsid w:val="002825D2"/>
    <w:rsid w:val="0028355C"/>
    <w:rsid w:val="00283F73"/>
    <w:rsid w:val="002857CE"/>
    <w:rsid w:val="00285821"/>
    <w:rsid w:val="00285F05"/>
    <w:rsid w:val="00287D15"/>
    <w:rsid w:val="00290BF5"/>
    <w:rsid w:val="0029102A"/>
    <w:rsid w:val="0029146B"/>
    <w:rsid w:val="0029153F"/>
    <w:rsid w:val="00291647"/>
    <w:rsid w:val="00292BAC"/>
    <w:rsid w:val="002930CA"/>
    <w:rsid w:val="00293D98"/>
    <w:rsid w:val="00294AB4"/>
    <w:rsid w:val="00294E38"/>
    <w:rsid w:val="002958F7"/>
    <w:rsid w:val="00295A70"/>
    <w:rsid w:val="002A0735"/>
    <w:rsid w:val="002A1E08"/>
    <w:rsid w:val="002A2726"/>
    <w:rsid w:val="002A2DE2"/>
    <w:rsid w:val="002A2F59"/>
    <w:rsid w:val="002A5253"/>
    <w:rsid w:val="002A5324"/>
    <w:rsid w:val="002A62AC"/>
    <w:rsid w:val="002B09FD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85D"/>
    <w:rsid w:val="002E542C"/>
    <w:rsid w:val="002E5718"/>
    <w:rsid w:val="002E58E5"/>
    <w:rsid w:val="002E65C6"/>
    <w:rsid w:val="002E75CD"/>
    <w:rsid w:val="002E7C2A"/>
    <w:rsid w:val="002F0643"/>
    <w:rsid w:val="002F3037"/>
    <w:rsid w:val="002F52B8"/>
    <w:rsid w:val="00301593"/>
    <w:rsid w:val="00302781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64A9"/>
    <w:rsid w:val="00317589"/>
    <w:rsid w:val="00317D60"/>
    <w:rsid w:val="003206CF"/>
    <w:rsid w:val="00321FA1"/>
    <w:rsid w:val="003224F3"/>
    <w:rsid w:val="0032280F"/>
    <w:rsid w:val="003234B4"/>
    <w:rsid w:val="00323637"/>
    <w:rsid w:val="00325C6B"/>
    <w:rsid w:val="00327692"/>
    <w:rsid w:val="00327F47"/>
    <w:rsid w:val="00330294"/>
    <w:rsid w:val="00330E56"/>
    <w:rsid w:val="00332407"/>
    <w:rsid w:val="00333459"/>
    <w:rsid w:val="003336E0"/>
    <w:rsid w:val="00333B34"/>
    <w:rsid w:val="00334172"/>
    <w:rsid w:val="0033470F"/>
    <w:rsid w:val="00334AA5"/>
    <w:rsid w:val="00334E60"/>
    <w:rsid w:val="00335321"/>
    <w:rsid w:val="00336023"/>
    <w:rsid w:val="00336D6A"/>
    <w:rsid w:val="003375DF"/>
    <w:rsid w:val="003400D9"/>
    <w:rsid w:val="0034225F"/>
    <w:rsid w:val="003434F5"/>
    <w:rsid w:val="00344619"/>
    <w:rsid w:val="003460D6"/>
    <w:rsid w:val="0034654B"/>
    <w:rsid w:val="00346717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3B80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598A"/>
    <w:rsid w:val="003A18CD"/>
    <w:rsid w:val="003A49E1"/>
    <w:rsid w:val="003A4A5B"/>
    <w:rsid w:val="003A5E90"/>
    <w:rsid w:val="003A6B93"/>
    <w:rsid w:val="003A78C7"/>
    <w:rsid w:val="003B2211"/>
    <w:rsid w:val="003B41F3"/>
    <w:rsid w:val="003B4CCA"/>
    <w:rsid w:val="003B5277"/>
    <w:rsid w:val="003B583D"/>
    <w:rsid w:val="003B5C3A"/>
    <w:rsid w:val="003C0A36"/>
    <w:rsid w:val="003C29DA"/>
    <w:rsid w:val="003C29E7"/>
    <w:rsid w:val="003C2A25"/>
    <w:rsid w:val="003C2EA5"/>
    <w:rsid w:val="003C422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3D77"/>
    <w:rsid w:val="003E5BFC"/>
    <w:rsid w:val="003E6405"/>
    <w:rsid w:val="003E74F3"/>
    <w:rsid w:val="003F0597"/>
    <w:rsid w:val="003F0C22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49A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78"/>
    <w:rsid w:val="00404D9E"/>
    <w:rsid w:val="0040600A"/>
    <w:rsid w:val="0040621A"/>
    <w:rsid w:val="00406715"/>
    <w:rsid w:val="00406B26"/>
    <w:rsid w:val="00407A5E"/>
    <w:rsid w:val="004116CD"/>
    <w:rsid w:val="004118EE"/>
    <w:rsid w:val="00412043"/>
    <w:rsid w:val="00412260"/>
    <w:rsid w:val="00413498"/>
    <w:rsid w:val="00413FAB"/>
    <w:rsid w:val="00416789"/>
    <w:rsid w:val="004171E8"/>
    <w:rsid w:val="0041759F"/>
    <w:rsid w:val="00417755"/>
    <w:rsid w:val="00417DE4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BFD"/>
    <w:rsid w:val="00431D63"/>
    <w:rsid w:val="00431FCA"/>
    <w:rsid w:val="00432EFB"/>
    <w:rsid w:val="00433244"/>
    <w:rsid w:val="00433D0B"/>
    <w:rsid w:val="00434FD3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D7A"/>
    <w:rsid w:val="00443C66"/>
    <w:rsid w:val="0044651C"/>
    <w:rsid w:val="00446868"/>
    <w:rsid w:val="00446890"/>
    <w:rsid w:val="00446FF6"/>
    <w:rsid w:val="004477A4"/>
    <w:rsid w:val="00447870"/>
    <w:rsid w:val="00447E03"/>
    <w:rsid w:val="00447F79"/>
    <w:rsid w:val="00450089"/>
    <w:rsid w:val="00450F99"/>
    <w:rsid w:val="004514EC"/>
    <w:rsid w:val="00451AFE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B34"/>
    <w:rsid w:val="00462E5A"/>
    <w:rsid w:val="00463EBC"/>
    <w:rsid w:val="004641B5"/>
    <w:rsid w:val="00464843"/>
    <w:rsid w:val="0046558C"/>
    <w:rsid w:val="004655AF"/>
    <w:rsid w:val="004667B3"/>
    <w:rsid w:val="00467D95"/>
    <w:rsid w:val="00470122"/>
    <w:rsid w:val="00470319"/>
    <w:rsid w:val="00470874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4DA8"/>
    <w:rsid w:val="004865CD"/>
    <w:rsid w:val="004872D7"/>
    <w:rsid w:val="0049094E"/>
    <w:rsid w:val="00491B42"/>
    <w:rsid w:val="00491B93"/>
    <w:rsid w:val="00493A8D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F7F"/>
    <w:rsid w:val="004A433E"/>
    <w:rsid w:val="004A4B55"/>
    <w:rsid w:val="004A6461"/>
    <w:rsid w:val="004A728A"/>
    <w:rsid w:val="004A78E9"/>
    <w:rsid w:val="004B0C49"/>
    <w:rsid w:val="004B1A9B"/>
    <w:rsid w:val="004B350D"/>
    <w:rsid w:val="004B3DBE"/>
    <w:rsid w:val="004B5326"/>
    <w:rsid w:val="004B6352"/>
    <w:rsid w:val="004C0159"/>
    <w:rsid w:val="004C162F"/>
    <w:rsid w:val="004C1820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3A29"/>
    <w:rsid w:val="004D474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4A35"/>
    <w:rsid w:val="0050639C"/>
    <w:rsid w:val="00507721"/>
    <w:rsid w:val="00511BE1"/>
    <w:rsid w:val="005132E9"/>
    <w:rsid w:val="00514047"/>
    <w:rsid w:val="005148BA"/>
    <w:rsid w:val="005149DD"/>
    <w:rsid w:val="005155EB"/>
    <w:rsid w:val="00516156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25B80"/>
    <w:rsid w:val="005301CB"/>
    <w:rsid w:val="005302BA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BF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774"/>
    <w:rsid w:val="00556B8A"/>
    <w:rsid w:val="00560745"/>
    <w:rsid w:val="00560BE3"/>
    <w:rsid w:val="005616AD"/>
    <w:rsid w:val="00561D52"/>
    <w:rsid w:val="00562773"/>
    <w:rsid w:val="00563A18"/>
    <w:rsid w:val="00566CB7"/>
    <w:rsid w:val="00566DD8"/>
    <w:rsid w:val="00567372"/>
    <w:rsid w:val="0056747B"/>
    <w:rsid w:val="0057086E"/>
    <w:rsid w:val="00571036"/>
    <w:rsid w:val="00571C29"/>
    <w:rsid w:val="00577C3C"/>
    <w:rsid w:val="00580DDC"/>
    <w:rsid w:val="0058110A"/>
    <w:rsid w:val="00583F35"/>
    <w:rsid w:val="00584333"/>
    <w:rsid w:val="0058522C"/>
    <w:rsid w:val="00585FF7"/>
    <w:rsid w:val="00586063"/>
    <w:rsid w:val="005865A1"/>
    <w:rsid w:val="00587DAD"/>
    <w:rsid w:val="0059073D"/>
    <w:rsid w:val="00591498"/>
    <w:rsid w:val="005917F1"/>
    <w:rsid w:val="00591CF0"/>
    <w:rsid w:val="00592043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76AC"/>
    <w:rsid w:val="005A7724"/>
    <w:rsid w:val="005B0281"/>
    <w:rsid w:val="005B0B0F"/>
    <w:rsid w:val="005B1A74"/>
    <w:rsid w:val="005B2579"/>
    <w:rsid w:val="005B2D56"/>
    <w:rsid w:val="005B2F66"/>
    <w:rsid w:val="005B311D"/>
    <w:rsid w:val="005B3528"/>
    <w:rsid w:val="005B3EB0"/>
    <w:rsid w:val="005B3F9A"/>
    <w:rsid w:val="005B4C69"/>
    <w:rsid w:val="005B53E8"/>
    <w:rsid w:val="005B6E16"/>
    <w:rsid w:val="005B73A4"/>
    <w:rsid w:val="005B7C82"/>
    <w:rsid w:val="005C1287"/>
    <w:rsid w:val="005C6096"/>
    <w:rsid w:val="005C6166"/>
    <w:rsid w:val="005C7D97"/>
    <w:rsid w:val="005C7E56"/>
    <w:rsid w:val="005D12D7"/>
    <w:rsid w:val="005D2941"/>
    <w:rsid w:val="005D369D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379B"/>
    <w:rsid w:val="005E4FDA"/>
    <w:rsid w:val="005E5155"/>
    <w:rsid w:val="005E5830"/>
    <w:rsid w:val="005E5871"/>
    <w:rsid w:val="005E616A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20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E11"/>
    <w:rsid w:val="00611376"/>
    <w:rsid w:val="00611E30"/>
    <w:rsid w:val="0061413D"/>
    <w:rsid w:val="00616D45"/>
    <w:rsid w:val="0061792B"/>
    <w:rsid w:val="00617B3F"/>
    <w:rsid w:val="00620300"/>
    <w:rsid w:val="00621F88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31B7"/>
    <w:rsid w:val="00653799"/>
    <w:rsid w:val="00654011"/>
    <w:rsid w:val="00654B28"/>
    <w:rsid w:val="00654E58"/>
    <w:rsid w:val="00655B9D"/>
    <w:rsid w:val="006560CF"/>
    <w:rsid w:val="006570F9"/>
    <w:rsid w:val="00657C22"/>
    <w:rsid w:val="00660AEF"/>
    <w:rsid w:val="006618DE"/>
    <w:rsid w:val="0066194D"/>
    <w:rsid w:val="006619AE"/>
    <w:rsid w:val="0066334D"/>
    <w:rsid w:val="006655D4"/>
    <w:rsid w:val="006661BB"/>
    <w:rsid w:val="00667B1D"/>
    <w:rsid w:val="00667C63"/>
    <w:rsid w:val="00670350"/>
    <w:rsid w:val="00672AF9"/>
    <w:rsid w:val="00672D64"/>
    <w:rsid w:val="006764D7"/>
    <w:rsid w:val="00676AA4"/>
    <w:rsid w:val="00676D4A"/>
    <w:rsid w:val="0067715A"/>
    <w:rsid w:val="00680684"/>
    <w:rsid w:val="006809F9"/>
    <w:rsid w:val="0068116E"/>
    <w:rsid w:val="006825A4"/>
    <w:rsid w:val="00682E18"/>
    <w:rsid w:val="00682E77"/>
    <w:rsid w:val="00683D4E"/>
    <w:rsid w:val="00683DF4"/>
    <w:rsid w:val="00684115"/>
    <w:rsid w:val="00684843"/>
    <w:rsid w:val="00692AEF"/>
    <w:rsid w:val="006943EA"/>
    <w:rsid w:val="00694768"/>
    <w:rsid w:val="00694A45"/>
    <w:rsid w:val="00694C2D"/>
    <w:rsid w:val="006969BA"/>
    <w:rsid w:val="00697881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CFE"/>
    <w:rsid w:val="006D621B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E7EA3"/>
    <w:rsid w:val="006F2B44"/>
    <w:rsid w:val="006F31A7"/>
    <w:rsid w:val="006F3810"/>
    <w:rsid w:val="006F4B65"/>
    <w:rsid w:val="006F7E54"/>
    <w:rsid w:val="007004B8"/>
    <w:rsid w:val="0070187A"/>
    <w:rsid w:val="007019FE"/>
    <w:rsid w:val="00701C8C"/>
    <w:rsid w:val="00702105"/>
    <w:rsid w:val="007024EC"/>
    <w:rsid w:val="007034E1"/>
    <w:rsid w:val="007038A4"/>
    <w:rsid w:val="00704581"/>
    <w:rsid w:val="00704EC0"/>
    <w:rsid w:val="00705426"/>
    <w:rsid w:val="007071C3"/>
    <w:rsid w:val="00707BB4"/>
    <w:rsid w:val="00710071"/>
    <w:rsid w:val="0071015C"/>
    <w:rsid w:val="00710AF2"/>
    <w:rsid w:val="007116BB"/>
    <w:rsid w:val="00711A4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6D5"/>
    <w:rsid w:val="00724C47"/>
    <w:rsid w:val="00724DB8"/>
    <w:rsid w:val="007253C9"/>
    <w:rsid w:val="00725EF2"/>
    <w:rsid w:val="0072604F"/>
    <w:rsid w:val="007265B7"/>
    <w:rsid w:val="00726F3F"/>
    <w:rsid w:val="007312FC"/>
    <w:rsid w:val="007339A0"/>
    <w:rsid w:val="00733A1F"/>
    <w:rsid w:val="00733AFA"/>
    <w:rsid w:val="007363D0"/>
    <w:rsid w:val="00736EBF"/>
    <w:rsid w:val="007372FC"/>
    <w:rsid w:val="00740382"/>
    <w:rsid w:val="0074083B"/>
    <w:rsid w:val="00740E8B"/>
    <w:rsid w:val="007415BD"/>
    <w:rsid w:val="00742360"/>
    <w:rsid w:val="00743EE5"/>
    <w:rsid w:val="00743F1F"/>
    <w:rsid w:val="00745990"/>
    <w:rsid w:val="00745E3D"/>
    <w:rsid w:val="00746073"/>
    <w:rsid w:val="00747F8D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1D7"/>
    <w:rsid w:val="00770062"/>
    <w:rsid w:val="00770749"/>
    <w:rsid w:val="00770838"/>
    <w:rsid w:val="00771A06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214"/>
    <w:rsid w:val="00784487"/>
    <w:rsid w:val="007849ED"/>
    <w:rsid w:val="00785106"/>
    <w:rsid w:val="00786724"/>
    <w:rsid w:val="00786971"/>
    <w:rsid w:val="007869CA"/>
    <w:rsid w:val="00786B3E"/>
    <w:rsid w:val="007900FF"/>
    <w:rsid w:val="007901C9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504A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A8B"/>
    <w:rsid w:val="007C5A86"/>
    <w:rsid w:val="007C62B3"/>
    <w:rsid w:val="007C6478"/>
    <w:rsid w:val="007D0C83"/>
    <w:rsid w:val="007D142F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7119"/>
    <w:rsid w:val="007E7C53"/>
    <w:rsid w:val="007E7CDD"/>
    <w:rsid w:val="007F030D"/>
    <w:rsid w:val="007F06E3"/>
    <w:rsid w:val="007F1662"/>
    <w:rsid w:val="007F1A25"/>
    <w:rsid w:val="007F1A84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F5F"/>
    <w:rsid w:val="008053F2"/>
    <w:rsid w:val="00806FA7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5674"/>
    <w:rsid w:val="00816995"/>
    <w:rsid w:val="00817144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2F8"/>
    <w:rsid w:val="00826932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349D"/>
    <w:rsid w:val="008537C2"/>
    <w:rsid w:val="00853949"/>
    <w:rsid w:val="00853EEF"/>
    <w:rsid w:val="00854242"/>
    <w:rsid w:val="00854FFE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5AC5"/>
    <w:rsid w:val="00865C4F"/>
    <w:rsid w:val="00867429"/>
    <w:rsid w:val="00871938"/>
    <w:rsid w:val="008721C9"/>
    <w:rsid w:val="008728CE"/>
    <w:rsid w:val="00872B3F"/>
    <w:rsid w:val="00872D8F"/>
    <w:rsid w:val="0087470C"/>
    <w:rsid w:val="00875062"/>
    <w:rsid w:val="0087534F"/>
    <w:rsid w:val="00877BF4"/>
    <w:rsid w:val="00877C57"/>
    <w:rsid w:val="00880A21"/>
    <w:rsid w:val="008813D9"/>
    <w:rsid w:val="008814B9"/>
    <w:rsid w:val="00881859"/>
    <w:rsid w:val="00882565"/>
    <w:rsid w:val="00882783"/>
    <w:rsid w:val="00883170"/>
    <w:rsid w:val="008840E8"/>
    <w:rsid w:val="008845A6"/>
    <w:rsid w:val="00884C47"/>
    <w:rsid w:val="00885D09"/>
    <w:rsid w:val="00890EA0"/>
    <w:rsid w:val="0089176E"/>
    <w:rsid w:val="00892CCE"/>
    <w:rsid w:val="00892D82"/>
    <w:rsid w:val="00893149"/>
    <w:rsid w:val="00893D5E"/>
    <w:rsid w:val="00896E0D"/>
    <w:rsid w:val="008A014C"/>
    <w:rsid w:val="008A0998"/>
    <w:rsid w:val="008A1B83"/>
    <w:rsid w:val="008A2040"/>
    <w:rsid w:val="008A40C3"/>
    <w:rsid w:val="008A584B"/>
    <w:rsid w:val="008A60B7"/>
    <w:rsid w:val="008A7389"/>
    <w:rsid w:val="008B071F"/>
    <w:rsid w:val="008B2F94"/>
    <w:rsid w:val="008B3DBE"/>
    <w:rsid w:val="008B578D"/>
    <w:rsid w:val="008B5C61"/>
    <w:rsid w:val="008B62D9"/>
    <w:rsid w:val="008B704E"/>
    <w:rsid w:val="008B7335"/>
    <w:rsid w:val="008B7E44"/>
    <w:rsid w:val="008C0A48"/>
    <w:rsid w:val="008C12F7"/>
    <w:rsid w:val="008C353B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4C56"/>
    <w:rsid w:val="008D56B4"/>
    <w:rsid w:val="008D624E"/>
    <w:rsid w:val="008D68C5"/>
    <w:rsid w:val="008D6FA8"/>
    <w:rsid w:val="008D71E0"/>
    <w:rsid w:val="008D7550"/>
    <w:rsid w:val="008E0584"/>
    <w:rsid w:val="008E0C2E"/>
    <w:rsid w:val="008E3233"/>
    <w:rsid w:val="008E5022"/>
    <w:rsid w:val="008E58EE"/>
    <w:rsid w:val="008E64FA"/>
    <w:rsid w:val="008F137C"/>
    <w:rsid w:val="008F2DEB"/>
    <w:rsid w:val="008F3515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A72"/>
    <w:rsid w:val="009077FA"/>
    <w:rsid w:val="00907970"/>
    <w:rsid w:val="009104B8"/>
    <w:rsid w:val="009106C0"/>
    <w:rsid w:val="00911E1B"/>
    <w:rsid w:val="009128E6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FAF"/>
    <w:rsid w:val="00923403"/>
    <w:rsid w:val="00924A1D"/>
    <w:rsid w:val="00924E98"/>
    <w:rsid w:val="0092512D"/>
    <w:rsid w:val="00926AC2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3320"/>
    <w:rsid w:val="00943540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7B81"/>
    <w:rsid w:val="009601EE"/>
    <w:rsid w:val="0096250D"/>
    <w:rsid w:val="009630FB"/>
    <w:rsid w:val="009635C1"/>
    <w:rsid w:val="009641EC"/>
    <w:rsid w:val="00964276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695D"/>
    <w:rsid w:val="009771C3"/>
    <w:rsid w:val="00977455"/>
    <w:rsid w:val="009777E0"/>
    <w:rsid w:val="00980FC3"/>
    <w:rsid w:val="00984CD8"/>
    <w:rsid w:val="009859F7"/>
    <w:rsid w:val="009873FF"/>
    <w:rsid w:val="00987B95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EFD"/>
    <w:rsid w:val="009A377A"/>
    <w:rsid w:val="009A61E2"/>
    <w:rsid w:val="009A691E"/>
    <w:rsid w:val="009B07B8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6E80"/>
    <w:rsid w:val="009E0803"/>
    <w:rsid w:val="009E123B"/>
    <w:rsid w:val="009E2450"/>
    <w:rsid w:val="009E262E"/>
    <w:rsid w:val="009E2EB6"/>
    <w:rsid w:val="009E3563"/>
    <w:rsid w:val="009E4ECB"/>
    <w:rsid w:val="009E7639"/>
    <w:rsid w:val="009F0B9A"/>
    <w:rsid w:val="009F1B9C"/>
    <w:rsid w:val="009F3489"/>
    <w:rsid w:val="009F54DB"/>
    <w:rsid w:val="009F56A3"/>
    <w:rsid w:val="009F59C1"/>
    <w:rsid w:val="009F6E03"/>
    <w:rsid w:val="009F7F9B"/>
    <w:rsid w:val="00A015AF"/>
    <w:rsid w:val="00A01A54"/>
    <w:rsid w:val="00A021E7"/>
    <w:rsid w:val="00A02229"/>
    <w:rsid w:val="00A02A00"/>
    <w:rsid w:val="00A03B8E"/>
    <w:rsid w:val="00A043AC"/>
    <w:rsid w:val="00A04CF1"/>
    <w:rsid w:val="00A04E5A"/>
    <w:rsid w:val="00A0685A"/>
    <w:rsid w:val="00A06D2F"/>
    <w:rsid w:val="00A0726A"/>
    <w:rsid w:val="00A07726"/>
    <w:rsid w:val="00A1010A"/>
    <w:rsid w:val="00A10356"/>
    <w:rsid w:val="00A134C6"/>
    <w:rsid w:val="00A137B6"/>
    <w:rsid w:val="00A13A30"/>
    <w:rsid w:val="00A1603D"/>
    <w:rsid w:val="00A1743A"/>
    <w:rsid w:val="00A17463"/>
    <w:rsid w:val="00A200EF"/>
    <w:rsid w:val="00A213A2"/>
    <w:rsid w:val="00A21834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6EB"/>
    <w:rsid w:val="00A31004"/>
    <w:rsid w:val="00A312C2"/>
    <w:rsid w:val="00A32FDB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174F"/>
    <w:rsid w:val="00A440D4"/>
    <w:rsid w:val="00A450F2"/>
    <w:rsid w:val="00A45A14"/>
    <w:rsid w:val="00A46741"/>
    <w:rsid w:val="00A46802"/>
    <w:rsid w:val="00A474F1"/>
    <w:rsid w:val="00A47914"/>
    <w:rsid w:val="00A521C6"/>
    <w:rsid w:val="00A5253D"/>
    <w:rsid w:val="00A52ED1"/>
    <w:rsid w:val="00A53D7F"/>
    <w:rsid w:val="00A53EB2"/>
    <w:rsid w:val="00A53F72"/>
    <w:rsid w:val="00A54A73"/>
    <w:rsid w:val="00A54CE9"/>
    <w:rsid w:val="00A54D6E"/>
    <w:rsid w:val="00A576A6"/>
    <w:rsid w:val="00A579BF"/>
    <w:rsid w:val="00A57DC0"/>
    <w:rsid w:val="00A60822"/>
    <w:rsid w:val="00A613F0"/>
    <w:rsid w:val="00A61C96"/>
    <w:rsid w:val="00A620E5"/>
    <w:rsid w:val="00A641F8"/>
    <w:rsid w:val="00A66C95"/>
    <w:rsid w:val="00A671FD"/>
    <w:rsid w:val="00A675F3"/>
    <w:rsid w:val="00A67811"/>
    <w:rsid w:val="00A722AE"/>
    <w:rsid w:val="00A724D0"/>
    <w:rsid w:val="00A7263C"/>
    <w:rsid w:val="00A72694"/>
    <w:rsid w:val="00A74F8D"/>
    <w:rsid w:val="00A750F2"/>
    <w:rsid w:val="00A7540C"/>
    <w:rsid w:val="00A7616E"/>
    <w:rsid w:val="00A76754"/>
    <w:rsid w:val="00A76D07"/>
    <w:rsid w:val="00A80218"/>
    <w:rsid w:val="00A80580"/>
    <w:rsid w:val="00A81567"/>
    <w:rsid w:val="00A8193D"/>
    <w:rsid w:val="00A82F8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A6FC7"/>
    <w:rsid w:val="00AB0610"/>
    <w:rsid w:val="00AB1E32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66E"/>
    <w:rsid w:val="00AC095D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D7420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09D"/>
    <w:rsid w:val="00B03C76"/>
    <w:rsid w:val="00B04D0F"/>
    <w:rsid w:val="00B05A61"/>
    <w:rsid w:val="00B05F52"/>
    <w:rsid w:val="00B05F7D"/>
    <w:rsid w:val="00B1048C"/>
    <w:rsid w:val="00B11317"/>
    <w:rsid w:val="00B15162"/>
    <w:rsid w:val="00B15177"/>
    <w:rsid w:val="00B154FE"/>
    <w:rsid w:val="00B161E4"/>
    <w:rsid w:val="00B16BD5"/>
    <w:rsid w:val="00B16C00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BA0"/>
    <w:rsid w:val="00B33D98"/>
    <w:rsid w:val="00B34F57"/>
    <w:rsid w:val="00B352BA"/>
    <w:rsid w:val="00B35579"/>
    <w:rsid w:val="00B357A5"/>
    <w:rsid w:val="00B35DB3"/>
    <w:rsid w:val="00B3694D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C01"/>
    <w:rsid w:val="00B4790B"/>
    <w:rsid w:val="00B501F1"/>
    <w:rsid w:val="00B50511"/>
    <w:rsid w:val="00B51AFA"/>
    <w:rsid w:val="00B51C6F"/>
    <w:rsid w:val="00B52525"/>
    <w:rsid w:val="00B528A8"/>
    <w:rsid w:val="00B52986"/>
    <w:rsid w:val="00B5363C"/>
    <w:rsid w:val="00B53A1C"/>
    <w:rsid w:val="00B54588"/>
    <w:rsid w:val="00B556B6"/>
    <w:rsid w:val="00B56996"/>
    <w:rsid w:val="00B57642"/>
    <w:rsid w:val="00B57ABB"/>
    <w:rsid w:val="00B57CA0"/>
    <w:rsid w:val="00B6016B"/>
    <w:rsid w:val="00B60307"/>
    <w:rsid w:val="00B62CEF"/>
    <w:rsid w:val="00B63044"/>
    <w:rsid w:val="00B64237"/>
    <w:rsid w:val="00B665AE"/>
    <w:rsid w:val="00B679A1"/>
    <w:rsid w:val="00B704FD"/>
    <w:rsid w:val="00B70A45"/>
    <w:rsid w:val="00B726DD"/>
    <w:rsid w:val="00B72A90"/>
    <w:rsid w:val="00B73385"/>
    <w:rsid w:val="00B741C5"/>
    <w:rsid w:val="00B75177"/>
    <w:rsid w:val="00B752DB"/>
    <w:rsid w:val="00B758A3"/>
    <w:rsid w:val="00B7600D"/>
    <w:rsid w:val="00B81BCC"/>
    <w:rsid w:val="00B82458"/>
    <w:rsid w:val="00B842C9"/>
    <w:rsid w:val="00B8462C"/>
    <w:rsid w:val="00B86002"/>
    <w:rsid w:val="00B878E8"/>
    <w:rsid w:val="00B87995"/>
    <w:rsid w:val="00B87E89"/>
    <w:rsid w:val="00B9149F"/>
    <w:rsid w:val="00B92D6F"/>
    <w:rsid w:val="00B9431E"/>
    <w:rsid w:val="00B94C8E"/>
    <w:rsid w:val="00B94E45"/>
    <w:rsid w:val="00B9558F"/>
    <w:rsid w:val="00B95CD1"/>
    <w:rsid w:val="00B97377"/>
    <w:rsid w:val="00B97AD3"/>
    <w:rsid w:val="00BA0BB6"/>
    <w:rsid w:val="00BA0BB8"/>
    <w:rsid w:val="00BA1407"/>
    <w:rsid w:val="00BA1656"/>
    <w:rsid w:val="00BA1EBA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7908"/>
    <w:rsid w:val="00BB7ED9"/>
    <w:rsid w:val="00BC0218"/>
    <w:rsid w:val="00BC04AC"/>
    <w:rsid w:val="00BC0577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2F8"/>
    <w:rsid w:val="00BD59D5"/>
    <w:rsid w:val="00BD787D"/>
    <w:rsid w:val="00BD7B28"/>
    <w:rsid w:val="00BE089F"/>
    <w:rsid w:val="00BE0E9B"/>
    <w:rsid w:val="00BE396A"/>
    <w:rsid w:val="00BE4546"/>
    <w:rsid w:val="00BE4935"/>
    <w:rsid w:val="00BE4967"/>
    <w:rsid w:val="00BE5F25"/>
    <w:rsid w:val="00BE6426"/>
    <w:rsid w:val="00BE65E7"/>
    <w:rsid w:val="00BE6825"/>
    <w:rsid w:val="00BE79F1"/>
    <w:rsid w:val="00BF0022"/>
    <w:rsid w:val="00BF0D44"/>
    <w:rsid w:val="00BF0ED3"/>
    <w:rsid w:val="00C01520"/>
    <w:rsid w:val="00C015AD"/>
    <w:rsid w:val="00C01F44"/>
    <w:rsid w:val="00C01FAE"/>
    <w:rsid w:val="00C02218"/>
    <w:rsid w:val="00C0269A"/>
    <w:rsid w:val="00C03A32"/>
    <w:rsid w:val="00C05347"/>
    <w:rsid w:val="00C0567C"/>
    <w:rsid w:val="00C056E9"/>
    <w:rsid w:val="00C06FCC"/>
    <w:rsid w:val="00C078C6"/>
    <w:rsid w:val="00C10BBF"/>
    <w:rsid w:val="00C1155E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5E6B"/>
    <w:rsid w:val="00C36F22"/>
    <w:rsid w:val="00C41740"/>
    <w:rsid w:val="00C4251D"/>
    <w:rsid w:val="00C43D1A"/>
    <w:rsid w:val="00C44885"/>
    <w:rsid w:val="00C46139"/>
    <w:rsid w:val="00C50A95"/>
    <w:rsid w:val="00C50F17"/>
    <w:rsid w:val="00C518FD"/>
    <w:rsid w:val="00C52EDE"/>
    <w:rsid w:val="00C53A87"/>
    <w:rsid w:val="00C53B6E"/>
    <w:rsid w:val="00C54FB3"/>
    <w:rsid w:val="00C554F8"/>
    <w:rsid w:val="00C56A3F"/>
    <w:rsid w:val="00C5777E"/>
    <w:rsid w:val="00C60BA4"/>
    <w:rsid w:val="00C60D61"/>
    <w:rsid w:val="00C61329"/>
    <w:rsid w:val="00C62BAD"/>
    <w:rsid w:val="00C62C78"/>
    <w:rsid w:val="00C64275"/>
    <w:rsid w:val="00C6543D"/>
    <w:rsid w:val="00C6625E"/>
    <w:rsid w:val="00C66C47"/>
    <w:rsid w:val="00C67282"/>
    <w:rsid w:val="00C678E9"/>
    <w:rsid w:val="00C70185"/>
    <w:rsid w:val="00C70787"/>
    <w:rsid w:val="00C71306"/>
    <w:rsid w:val="00C7154F"/>
    <w:rsid w:val="00C721DC"/>
    <w:rsid w:val="00C72DBD"/>
    <w:rsid w:val="00C72DD2"/>
    <w:rsid w:val="00C759C8"/>
    <w:rsid w:val="00C777D1"/>
    <w:rsid w:val="00C779AB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91797"/>
    <w:rsid w:val="00C9179F"/>
    <w:rsid w:val="00C94101"/>
    <w:rsid w:val="00C94AFE"/>
    <w:rsid w:val="00C94D06"/>
    <w:rsid w:val="00C95599"/>
    <w:rsid w:val="00C95661"/>
    <w:rsid w:val="00C95A39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E5E"/>
    <w:rsid w:val="00CA4811"/>
    <w:rsid w:val="00CA4A97"/>
    <w:rsid w:val="00CA5136"/>
    <w:rsid w:val="00CA5A62"/>
    <w:rsid w:val="00CA5B59"/>
    <w:rsid w:val="00CA5F78"/>
    <w:rsid w:val="00CA6247"/>
    <w:rsid w:val="00CA6818"/>
    <w:rsid w:val="00CA7365"/>
    <w:rsid w:val="00CA781F"/>
    <w:rsid w:val="00CB0FFF"/>
    <w:rsid w:val="00CB1825"/>
    <w:rsid w:val="00CB2786"/>
    <w:rsid w:val="00CB3579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E17"/>
    <w:rsid w:val="00CC646C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373F"/>
    <w:rsid w:val="00CE4362"/>
    <w:rsid w:val="00CE4792"/>
    <w:rsid w:val="00CE5E41"/>
    <w:rsid w:val="00CE75E7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316B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57F5"/>
    <w:rsid w:val="00D26033"/>
    <w:rsid w:val="00D26836"/>
    <w:rsid w:val="00D27E7F"/>
    <w:rsid w:val="00D307D5"/>
    <w:rsid w:val="00D30FAD"/>
    <w:rsid w:val="00D31E71"/>
    <w:rsid w:val="00D3422C"/>
    <w:rsid w:val="00D3457C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C3"/>
    <w:rsid w:val="00D60AA0"/>
    <w:rsid w:val="00D62D9C"/>
    <w:rsid w:val="00D62E1D"/>
    <w:rsid w:val="00D63C4C"/>
    <w:rsid w:val="00D64E80"/>
    <w:rsid w:val="00D659D2"/>
    <w:rsid w:val="00D7004F"/>
    <w:rsid w:val="00D703B3"/>
    <w:rsid w:val="00D70905"/>
    <w:rsid w:val="00D7129D"/>
    <w:rsid w:val="00D7159B"/>
    <w:rsid w:val="00D72610"/>
    <w:rsid w:val="00D726F1"/>
    <w:rsid w:val="00D7354A"/>
    <w:rsid w:val="00D73F9D"/>
    <w:rsid w:val="00D758EC"/>
    <w:rsid w:val="00D768FE"/>
    <w:rsid w:val="00D770A4"/>
    <w:rsid w:val="00D77100"/>
    <w:rsid w:val="00D81452"/>
    <w:rsid w:val="00D8296E"/>
    <w:rsid w:val="00D8299B"/>
    <w:rsid w:val="00D851DA"/>
    <w:rsid w:val="00D853C5"/>
    <w:rsid w:val="00D855E1"/>
    <w:rsid w:val="00D857A4"/>
    <w:rsid w:val="00D8591B"/>
    <w:rsid w:val="00D86289"/>
    <w:rsid w:val="00D8628E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A0D41"/>
    <w:rsid w:val="00DA0E17"/>
    <w:rsid w:val="00DA426B"/>
    <w:rsid w:val="00DA4B25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C2675"/>
    <w:rsid w:val="00DC2931"/>
    <w:rsid w:val="00DC3359"/>
    <w:rsid w:val="00DC4998"/>
    <w:rsid w:val="00DC5915"/>
    <w:rsid w:val="00DC5C6A"/>
    <w:rsid w:val="00DC5F22"/>
    <w:rsid w:val="00DC789C"/>
    <w:rsid w:val="00DC7C32"/>
    <w:rsid w:val="00DD0D71"/>
    <w:rsid w:val="00DD1443"/>
    <w:rsid w:val="00DD1E36"/>
    <w:rsid w:val="00DD228D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887"/>
    <w:rsid w:val="00DE3E22"/>
    <w:rsid w:val="00DE4750"/>
    <w:rsid w:val="00DE4CFA"/>
    <w:rsid w:val="00DE6BD3"/>
    <w:rsid w:val="00DE6FB9"/>
    <w:rsid w:val="00DE75CD"/>
    <w:rsid w:val="00DF171D"/>
    <w:rsid w:val="00DF1DD2"/>
    <w:rsid w:val="00DF284B"/>
    <w:rsid w:val="00DF2EAE"/>
    <w:rsid w:val="00DF3304"/>
    <w:rsid w:val="00DF3D2A"/>
    <w:rsid w:val="00DF7399"/>
    <w:rsid w:val="00DF787F"/>
    <w:rsid w:val="00DF7BAC"/>
    <w:rsid w:val="00E01587"/>
    <w:rsid w:val="00E01E9D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C11"/>
    <w:rsid w:val="00E12EC1"/>
    <w:rsid w:val="00E13D88"/>
    <w:rsid w:val="00E13D99"/>
    <w:rsid w:val="00E15546"/>
    <w:rsid w:val="00E2080B"/>
    <w:rsid w:val="00E20B4B"/>
    <w:rsid w:val="00E2116D"/>
    <w:rsid w:val="00E2131B"/>
    <w:rsid w:val="00E2162B"/>
    <w:rsid w:val="00E22075"/>
    <w:rsid w:val="00E2239A"/>
    <w:rsid w:val="00E22F58"/>
    <w:rsid w:val="00E234F2"/>
    <w:rsid w:val="00E239CD"/>
    <w:rsid w:val="00E24C54"/>
    <w:rsid w:val="00E26222"/>
    <w:rsid w:val="00E26CB4"/>
    <w:rsid w:val="00E30483"/>
    <w:rsid w:val="00E30FF3"/>
    <w:rsid w:val="00E3236C"/>
    <w:rsid w:val="00E33027"/>
    <w:rsid w:val="00E33EE5"/>
    <w:rsid w:val="00E344BF"/>
    <w:rsid w:val="00E349E2"/>
    <w:rsid w:val="00E34ACC"/>
    <w:rsid w:val="00E34D8F"/>
    <w:rsid w:val="00E35492"/>
    <w:rsid w:val="00E35B18"/>
    <w:rsid w:val="00E35CB2"/>
    <w:rsid w:val="00E35E7E"/>
    <w:rsid w:val="00E36E12"/>
    <w:rsid w:val="00E37FD7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3967"/>
    <w:rsid w:val="00E54CCB"/>
    <w:rsid w:val="00E54D60"/>
    <w:rsid w:val="00E55790"/>
    <w:rsid w:val="00E56324"/>
    <w:rsid w:val="00E5691E"/>
    <w:rsid w:val="00E57191"/>
    <w:rsid w:val="00E576B3"/>
    <w:rsid w:val="00E6012C"/>
    <w:rsid w:val="00E60711"/>
    <w:rsid w:val="00E607D3"/>
    <w:rsid w:val="00E61206"/>
    <w:rsid w:val="00E618D2"/>
    <w:rsid w:val="00E6349B"/>
    <w:rsid w:val="00E64234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379C"/>
    <w:rsid w:val="00E846F5"/>
    <w:rsid w:val="00E84783"/>
    <w:rsid w:val="00E84E26"/>
    <w:rsid w:val="00E865E1"/>
    <w:rsid w:val="00E86B5F"/>
    <w:rsid w:val="00E87784"/>
    <w:rsid w:val="00E902AA"/>
    <w:rsid w:val="00E9055F"/>
    <w:rsid w:val="00E90EAA"/>
    <w:rsid w:val="00E9153C"/>
    <w:rsid w:val="00E91A4D"/>
    <w:rsid w:val="00E91B31"/>
    <w:rsid w:val="00E91DDB"/>
    <w:rsid w:val="00E92263"/>
    <w:rsid w:val="00E93013"/>
    <w:rsid w:val="00E94289"/>
    <w:rsid w:val="00E94878"/>
    <w:rsid w:val="00E94BA9"/>
    <w:rsid w:val="00E952B4"/>
    <w:rsid w:val="00E96F29"/>
    <w:rsid w:val="00E97782"/>
    <w:rsid w:val="00EA02FA"/>
    <w:rsid w:val="00EA0894"/>
    <w:rsid w:val="00EA09EA"/>
    <w:rsid w:val="00EA1323"/>
    <w:rsid w:val="00EA18DB"/>
    <w:rsid w:val="00EA2F33"/>
    <w:rsid w:val="00EA30D0"/>
    <w:rsid w:val="00EA4465"/>
    <w:rsid w:val="00EA4B32"/>
    <w:rsid w:val="00EA4F5F"/>
    <w:rsid w:val="00EA7909"/>
    <w:rsid w:val="00EB0D77"/>
    <w:rsid w:val="00EB0F49"/>
    <w:rsid w:val="00EB3201"/>
    <w:rsid w:val="00EB3330"/>
    <w:rsid w:val="00EB359D"/>
    <w:rsid w:val="00EB41A1"/>
    <w:rsid w:val="00EB4D38"/>
    <w:rsid w:val="00EB504C"/>
    <w:rsid w:val="00EB5855"/>
    <w:rsid w:val="00EB6E58"/>
    <w:rsid w:val="00EC2682"/>
    <w:rsid w:val="00EC4B22"/>
    <w:rsid w:val="00EC4C62"/>
    <w:rsid w:val="00EC7270"/>
    <w:rsid w:val="00EC73EF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F2389"/>
    <w:rsid w:val="00EF372F"/>
    <w:rsid w:val="00EF3E57"/>
    <w:rsid w:val="00EF6989"/>
    <w:rsid w:val="00EF7D90"/>
    <w:rsid w:val="00F0011F"/>
    <w:rsid w:val="00F01849"/>
    <w:rsid w:val="00F018C4"/>
    <w:rsid w:val="00F01ACC"/>
    <w:rsid w:val="00F0320F"/>
    <w:rsid w:val="00F0355F"/>
    <w:rsid w:val="00F03F44"/>
    <w:rsid w:val="00F03F91"/>
    <w:rsid w:val="00F0532F"/>
    <w:rsid w:val="00F068A5"/>
    <w:rsid w:val="00F07BFC"/>
    <w:rsid w:val="00F12C87"/>
    <w:rsid w:val="00F12EB9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4FD9"/>
    <w:rsid w:val="00F25B1E"/>
    <w:rsid w:val="00F2695D"/>
    <w:rsid w:val="00F30380"/>
    <w:rsid w:val="00F3041D"/>
    <w:rsid w:val="00F307D7"/>
    <w:rsid w:val="00F318E4"/>
    <w:rsid w:val="00F31BE8"/>
    <w:rsid w:val="00F3229E"/>
    <w:rsid w:val="00F3707C"/>
    <w:rsid w:val="00F371EE"/>
    <w:rsid w:val="00F403C3"/>
    <w:rsid w:val="00F40542"/>
    <w:rsid w:val="00F40EAD"/>
    <w:rsid w:val="00F414E5"/>
    <w:rsid w:val="00F42ABE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0"/>
    <w:rsid w:val="00F61E79"/>
    <w:rsid w:val="00F62E36"/>
    <w:rsid w:val="00F632F4"/>
    <w:rsid w:val="00F6359E"/>
    <w:rsid w:val="00F643A4"/>
    <w:rsid w:val="00F66074"/>
    <w:rsid w:val="00F6691E"/>
    <w:rsid w:val="00F67AE4"/>
    <w:rsid w:val="00F705B5"/>
    <w:rsid w:val="00F708E6"/>
    <w:rsid w:val="00F710C0"/>
    <w:rsid w:val="00F72AE8"/>
    <w:rsid w:val="00F74CA8"/>
    <w:rsid w:val="00F75F43"/>
    <w:rsid w:val="00F760DC"/>
    <w:rsid w:val="00F76B73"/>
    <w:rsid w:val="00F77493"/>
    <w:rsid w:val="00F77C4B"/>
    <w:rsid w:val="00F802A7"/>
    <w:rsid w:val="00F80DE4"/>
    <w:rsid w:val="00F81832"/>
    <w:rsid w:val="00F836F8"/>
    <w:rsid w:val="00F84CDA"/>
    <w:rsid w:val="00F84E9E"/>
    <w:rsid w:val="00F866CC"/>
    <w:rsid w:val="00F870D4"/>
    <w:rsid w:val="00F876F8"/>
    <w:rsid w:val="00F90527"/>
    <w:rsid w:val="00F91D15"/>
    <w:rsid w:val="00F92E78"/>
    <w:rsid w:val="00F93C6D"/>
    <w:rsid w:val="00F942E3"/>
    <w:rsid w:val="00F951D7"/>
    <w:rsid w:val="00F959B8"/>
    <w:rsid w:val="00F95A89"/>
    <w:rsid w:val="00F95B7B"/>
    <w:rsid w:val="00F95D16"/>
    <w:rsid w:val="00FA1153"/>
    <w:rsid w:val="00FA1DDA"/>
    <w:rsid w:val="00FA221E"/>
    <w:rsid w:val="00FA2D5A"/>
    <w:rsid w:val="00FA36FD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4899"/>
    <w:rsid w:val="00FB6D8B"/>
    <w:rsid w:val="00FB7055"/>
    <w:rsid w:val="00FB7C9A"/>
    <w:rsid w:val="00FB7E6D"/>
    <w:rsid w:val="00FC0634"/>
    <w:rsid w:val="00FC0D43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  <w:rsid w:val="3251D7A0"/>
    <w:rsid w:val="4F82A1AC"/>
    <w:rsid w:val="50A4B807"/>
    <w:rsid w:val="7C93A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302485"/>
  <w15:docId w15:val="{E50197D1-141E-4DFC-8B97-E74800CDA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6CB4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paragraph" w:styleId="Listeavsnitt">
    <w:name w:val="List Paragraph"/>
    <w:basedOn w:val="Normal"/>
    <w:uiPriority w:val="34"/>
    <w:qFormat/>
    <w:rsid w:val="00E01E9D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57ABB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57ABB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57ABB"/>
    <w:rPr>
      <w:rFonts w:ascii="Arial" w:eastAsia="Times New Roman" w:hAnsi="Arial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57ABB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57ABB"/>
    <w:rPr>
      <w:rFonts w:ascii="Arial" w:eastAsia="Times New Roman" w:hAnsi="Arial"/>
      <w:b/>
      <w:bCs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rik%20Steine\Google%20Drive\Innkj&#248;p\Prosjekt\6K\%23Adm\00%20Malverk\Del%20III\Del%201_Vedlegg%201_Mal%20Tilbudsbrev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FCB021B1F7864BBE3834FC0BF26D4E" ma:contentTypeVersion="13" ma:contentTypeDescription="Create a new document." ma:contentTypeScope="" ma:versionID="389371838f858458afcef1370216cc47">
  <xsd:schema xmlns:xsd="http://www.w3.org/2001/XMLSchema" xmlns:xs="http://www.w3.org/2001/XMLSchema" xmlns:p="http://schemas.microsoft.com/office/2006/metadata/properties" xmlns:ns2="cb760ae1-2853-40bc-8fc6-944b490108a3" xmlns:ns3="dd0d90a3-0eff-403f-ad94-c128c6a5542c" targetNamespace="http://schemas.microsoft.com/office/2006/metadata/properties" ma:root="true" ma:fieldsID="170175ef550a7e71a0400bcfd55133f6" ns2:_="" ns3:_="">
    <xsd:import namespace="cb760ae1-2853-40bc-8fc6-944b490108a3"/>
    <xsd:import namespace="dd0d90a3-0eff-403f-ad94-c128c6a554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760ae1-2853-40bc-8fc6-944b490108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07d33283-280b-4a1a-b1f4-b708210df0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d90a3-0eff-403f-ad94-c128c6a5542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760ae1-2853-40bc-8fc6-944b490108a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CC2AB4-E27A-47AF-95A9-21CBAFBB514A}"/>
</file>

<file path=customXml/itemProps2.xml><?xml version="1.0" encoding="utf-8"?>
<ds:datastoreItem xmlns:ds="http://schemas.openxmlformats.org/officeDocument/2006/customXml" ds:itemID="{0A81BA2C-0561-4A8A-97C0-4F38BA1554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31C59B-6E4F-4CC9-BDC6-F28CC698AED4}">
  <ds:schemaRefs>
    <ds:schemaRef ds:uri="http://schemas.microsoft.com/office/2006/metadata/properties"/>
    <ds:schemaRef ds:uri="http://schemas.microsoft.com/office/infopath/2007/PartnerControls"/>
    <ds:schemaRef ds:uri="cb760ae1-2853-40bc-8fc6-944b490108a3"/>
  </ds:schemaRefs>
</ds:datastoreItem>
</file>

<file path=customXml/itemProps4.xml><?xml version="1.0" encoding="utf-8"?>
<ds:datastoreItem xmlns:ds="http://schemas.openxmlformats.org/officeDocument/2006/customXml" ds:itemID="{92721F73-937E-4F66-90EF-A3D0676F4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Del 1_Vedlegg 1_Mal Tilbudsbrev</Template>
  <TotalTime>2</TotalTime>
  <Pages>2</Pages>
  <Words>223</Words>
  <Characters>1187</Characters>
  <Application>Microsoft Office Word</Application>
  <DocSecurity>0</DocSecurity>
  <Lines>9</Lines>
  <Paragraphs>2</Paragraphs>
  <ScaleCrop>false</ScaleCrop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Kristina Eek-Larsen</cp:lastModifiedBy>
  <cp:revision>49</cp:revision>
  <dcterms:created xsi:type="dcterms:W3CDTF">2015-08-04T11:52:00Z</dcterms:created>
  <dcterms:modified xsi:type="dcterms:W3CDTF">2026-05-21T12:14:00Z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0x01010034FCB021B1F7864BBE3834FC0BF26D4E</vt:lpwstr>
  </property>
  <property fmtid="{D5CDD505-2E9C-101B-9397-08002B2CF9AE}" pid="3" name="MediaServiceImageTags">
    <vt:lpwstr/>
  </property>
</Properties>
</file>